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861"/>
        <w:gridCol w:w="4093"/>
        <w:gridCol w:w="2835"/>
        <w:gridCol w:w="1980"/>
      </w:tblGrid>
      <w:tr w:rsidR="004478BC" w:rsidTr="00457760">
        <w:trPr>
          <w:trHeight w:val="153"/>
        </w:trPr>
        <w:tc>
          <w:tcPr>
            <w:tcW w:w="1861" w:type="dxa"/>
          </w:tcPr>
          <w:p w:rsidR="004478BC" w:rsidRPr="004478BC" w:rsidRDefault="006570BB" w:rsidP="004478BC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Laufende Nummer</w:t>
            </w:r>
          </w:p>
        </w:tc>
        <w:tc>
          <w:tcPr>
            <w:tcW w:w="4093" w:type="dxa"/>
          </w:tcPr>
          <w:p w:rsidR="004478BC" w:rsidRPr="004478BC" w:rsidRDefault="004478BC" w:rsidP="004478BC">
            <w:pPr>
              <w:jc w:val="center"/>
              <w:rPr>
                <w:sz w:val="16"/>
                <w:szCs w:val="16"/>
              </w:rPr>
            </w:pPr>
            <w:r w:rsidRPr="004478BC">
              <w:rPr>
                <w:sz w:val="16"/>
                <w:szCs w:val="16"/>
              </w:rPr>
              <w:t>Name</w:t>
            </w:r>
          </w:p>
        </w:tc>
        <w:tc>
          <w:tcPr>
            <w:tcW w:w="2835" w:type="dxa"/>
          </w:tcPr>
          <w:p w:rsidR="004478BC" w:rsidRPr="004478BC" w:rsidRDefault="004478BC" w:rsidP="004478BC">
            <w:pPr>
              <w:jc w:val="center"/>
              <w:rPr>
                <w:sz w:val="16"/>
                <w:szCs w:val="16"/>
              </w:rPr>
            </w:pPr>
            <w:r w:rsidRPr="004478BC">
              <w:rPr>
                <w:sz w:val="16"/>
                <w:szCs w:val="16"/>
              </w:rPr>
              <w:t>Position im Tunnel</w:t>
            </w:r>
          </w:p>
        </w:tc>
        <w:tc>
          <w:tcPr>
            <w:tcW w:w="1980" w:type="dxa"/>
          </w:tcPr>
          <w:p w:rsidR="004478BC" w:rsidRPr="004478BC" w:rsidRDefault="004478BC" w:rsidP="006570BB">
            <w:pPr>
              <w:jc w:val="center"/>
              <w:rPr>
                <w:sz w:val="16"/>
                <w:szCs w:val="16"/>
              </w:rPr>
            </w:pPr>
            <w:r w:rsidRPr="004478BC">
              <w:rPr>
                <w:sz w:val="16"/>
                <w:szCs w:val="16"/>
              </w:rPr>
              <w:t>LWL</w:t>
            </w:r>
            <w:r w:rsidR="006570BB">
              <w:rPr>
                <w:sz w:val="16"/>
                <w:szCs w:val="16"/>
              </w:rPr>
              <w:t>-</w:t>
            </w:r>
            <w:r w:rsidR="0049693E">
              <w:rPr>
                <w:sz w:val="16"/>
                <w:szCs w:val="16"/>
              </w:rPr>
              <w:t>Ausfä</w:t>
            </w:r>
            <w:r w:rsidRPr="004478BC">
              <w:rPr>
                <w:sz w:val="16"/>
                <w:szCs w:val="16"/>
              </w:rPr>
              <w:t>delungspunkt</w:t>
            </w:r>
          </w:p>
        </w:tc>
      </w:tr>
      <w:tr w:rsidR="004478BC" w:rsidTr="00457760">
        <w:trPr>
          <w:trHeight w:val="913"/>
        </w:trPr>
        <w:tc>
          <w:tcPr>
            <w:tcW w:w="1861" w:type="dxa"/>
          </w:tcPr>
          <w:p w:rsidR="004478BC" w:rsidRPr="006570BB" w:rsidRDefault="004478BC" w:rsidP="006570BB">
            <w:pPr>
              <w:spacing w:before="240"/>
              <w:jc w:val="center"/>
              <w:rPr>
                <w:sz w:val="32"/>
                <w:szCs w:val="32"/>
                <w:lang w:val="en-US"/>
              </w:rPr>
            </w:pPr>
            <w:r w:rsidRPr="006570BB">
              <w:rPr>
                <w:sz w:val="32"/>
                <w:szCs w:val="32"/>
                <w:lang w:val="en-US"/>
              </w:rPr>
              <w:t>#</w:t>
            </w:r>
            <w:r w:rsidR="00022A77">
              <w:rPr>
                <w:sz w:val="32"/>
                <w:szCs w:val="32"/>
                <w:lang w:val="en-US"/>
              </w:rPr>
              <w:t>11</w:t>
            </w:r>
          </w:p>
          <w:p w:rsidR="006570BB" w:rsidRPr="006570BB" w:rsidRDefault="006570BB" w:rsidP="006570BB">
            <w:pPr>
              <w:spacing w:before="240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4093" w:type="dxa"/>
          </w:tcPr>
          <w:p w:rsidR="006570BB" w:rsidRPr="00457760" w:rsidRDefault="00022A77" w:rsidP="00457760">
            <w:pPr>
              <w:spacing w:before="240"/>
              <w:jc w:val="center"/>
              <w:rPr>
                <w:bCs/>
                <w:sz w:val="40"/>
                <w:szCs w:val="40"/>
                <w:lang w:val="en-US"/>
              </w:rPr>
            </w:pPr>
            <w:r>
              <w:rPr>
                <w:bCs/>
                <w:sz w:val="40"/>
                <w:szCs w:val="40"/>
                <w:lang w:val="en-US"/>
              </w:rPr>
              <w:t>XTL_L1.A2_R46</w:t>
            </w:r>
          </w:p>
        </w:tc>
        <w:tc>
          <w:tcPr>
            <w:tcW w:w="2835" w:type="dxa"/>
          </w:tcPr>
          <w:p w:rsidR="004478BC" w:rsidRPr="006570BB" w:rsidRDefault="00022A77" w:rsidP="006570BB">
            <w:pPr>
              <w:spacing w:before="24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166,85</w:t>
            </w:r>
            <w:r w:rsidR="004478BC" w:rsidRPr="006570BB">
              <w:rPr>
                <w:sz w:val="32"/>
                <w:szCs w:val="32"/>
              </w:rPr>
              <w:t xml:space="preserve"> m</w:t>
            </w:r>
          </w:p>
          <w:p w:rsidR="006570BB" w:rsidRPr="006570BB" w:rsidRDefault="006570BB" w:rsidP="006570BB">
            <w:pPr>
              <w:spacing w:before="240"/>
              <w:jc w:val="center"/>
              <w:rPr>
                <w:sz w:val="16"/>
                <w:szCs w:val="16"/>
              </w:rPr>
            </w:pPr>
          </w:p>
        </w:tc>
        <w:tc>
          <w:tcPr>
            <w:tcW w:w="1980" w:type="dxa"/>
          </w:tcPr>
          <w:p w:rsidR="004478BC" w:rsidRPr="006570BB" w:rsidRDefault="00022A77" w:rsidP="006570BB">
            <w:pPr>
              <w:spacing w:before="24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10</w:t>
            </w:r>
          </w:p>
          <w:p w:rsidR="006570BB" w:rsidRPr="006570BB" w:rsidRDefault="006570BB" w:rsidP="006570BB">
            <w:pPr>
              <w:spacing w:before="240"/>
              <w:jc w:val="center"/>
              <w:rPr>
                <w:sz w:val="16"/>
                <w:szCs w:val="16"/>
              </w:rPr>
            </w:pPr>
          </w:p>
        </w:tc>
      </w:tr>
    </w:tbl>
    <w:p w:rsidR="00270CF5" w:rsidRDefault="00022A77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0A4A578E" wp14:editId="610D9409">
                <wp:simplePos x="0" y="0"/>
                <wp:positionH relativeFrom="column">
                  <wp:posOffset>88900</wp:posOffset>
                </wp:positionH>
                <wp:positionV relativeFrom="paragraph">
                  <wp:posOffset>426085</wp:posOffset>
                </wp:positionV>
                <wp:extent cx="6202680" cy="3827145"/>
                <wp:effectExtent l="0" t="0" r="26670" b="97155"/>
                <wp:wrapTopAndBottom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02680" cy="3827145"/>
                          <a:chOff x="0" y="0"/>
                          <a:chExt cx="6202680" cy="3827339"/>
                        </a:xfrm>
                      </wpg:grpSpPr>
                      <wpg:grpSp>
                        <wpg:cNvPr id="6" name="Group 6"/>
                        <wpg:cNvGrpSpPr/>
                        <wpg:grpSpPr>
                          <a:xfrm>
                            <a:off x="0" y="659959"/>
                            <a:ext cx="6202680" cy="3167380"/>
                            <a:chOff x="0" y="0"/>
                            <a:chExt cx="6202908" cy="3167996"/>
                          </a:xfrm>
                        </wpg:grpSpPr>
                        <pic:pic xmlns:pic="http://schemas.openxmlformats.org/drawingml/2006/picture">
                          <pic:nvPicPr>
                            <pic:cNvPr id="290" name="Picture 29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80030" y="0"/>
                              <a:ext cx="5493224" cy="2552132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pic:pic xmlns:pic="http://schemas.openxmlformats.org/drawingml/2006/picture">
                          <pic:nvPicPr>
                            <pic:cNvPr id="5" name="Pictur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91821" y="409433"/>
                              <a:ext cx="3814549" cy="210175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95" name="Group 94"/>
                          <wpg:cNvGrpSpPr/>
                          <wpg:grpSpPr>
                            <a:xfrm>
                              <a:off x="545911" y="2503878"/>
                              <a:ext cx="5656997" cy="359897"/>
                              <a:chOff x="0" y="2573673"/>
                              <a:chExt cx="5672000" cy="360706"/>
                            </a:xfrm>
                          </wpg:grpSpPr>
                          <wps:wsp>
                            <wps:cNvPr id="2" name="Rectangle 2"/>
                            <wps:cNvSpPr/>
                            <wps:spPr>
                              <a:xfrm>
                                <a:off x="0" y="2574161"/>
                                <a:ext cx="1720800" cy="36004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022A77" w:rsidRDefault="00022A77" w:rsidP="00022A7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3" name="Rectangle 3"/>
                            <wps:cNvSpPr/>
                            <wps:spPr>
                              <a:xfrm>
                                <a:off x="1734862" y="2574339"/>
                                <a:ext cx="1720800" cy="36004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022A77" w:rsidRDefault="00022A77" w:rsidP="00022A7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4" name="Rectangle 4"/>
                            <wps:cNvSpPr/>
                            <wps:spPr>
                              <a:xfrm>
                                <a:off x="3475941" y="2574339"/>
                                <a:ext cx="1720800" cy="36004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022A77" w:rsidRDefault="00022A77" w:rsidP="00022A7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31" name="Rectangle 31"/>
                            <wps:cNvSpPr/>
                            <wps:spPr>
                              <a:xfrm>
                                <a:off x="5220003" y="2573673"/>
                                <a:ext cx="451997" cy="360706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022A77" w:rsidRDefault="00022A77" w:rsidP="00022A7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</wpg:grpSp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duotone>
                                <a:schemeClr val="bg2">
                                  <a:shade val="45000"/>
                                  <a:satMod val="135000"/>
                                </a:schemeClr>
                                <a:prstClr val="white"/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79326" y="409433"/>
                              <a:ext cx="893928" cy="209493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29" name="Group 29"/>
                          <wpg:cNvGrpSpPr/>
                          <wpg:grpSpPr>
                            <a:xfrm>
                              <a:off x="0" y="1883391"/>
                              <a:ext cx="3920490" cy="1284605"/>
                              <a:chOff x="0" y="0"/>
                              <a:chExt cx="3921049" cy="1284605"/>
                            </a:xfrm>
                          </wpg:grpSpPr>
                          <wps:wsp>
                            <wps:cNvPr id="26" name="Arc 26"/>
                            <wps:cNvSpPr/>
                            <wps:spPr>
                              <a:xfrm>
                                <a:off x="0" y="14630"/>
                                <a:ext cx="1818005" cy="1254760"/>
                              </a:xfrm>
                              <a:prstGeom prst="arc">
                                <a:avLst>
                                  <a:gd name="adj1" fmla="val 21568449"/>
                                  <a:gd name="adj2" fmla="val 5400000"/>
                                </a:avLst>
                              </a:prstGeom>
                              <a:noFill/>
                              <a:ln w="38100" cap="flat" cmpd="tri" algn="ctr">
                                <a:solidFill>
                                  <a:srgbClr val="FFC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Arc 27"/>
                            <wps:cNvSpPr/>
                            <wps:spPr>
                              <a:xfrm flipH="1">
                                <a:off x="1967789" y="0"/>
                                <a:ext cx="1953260" cy="1284605"/>
                              </a:xfrm>
                              <a:prstGeom prst="arc">
                                <a:avLst>
                                  <a:gd name="adj1" fmla="val 21568449"/>
                                  <a:gd name="adj2" fmla="val 5400000"/>
                                </a:avLst>
                              </a:prstGeom>
                              <a:noFill/>
                              <a:ln w="38100" cap="flat" cmpd="tri" algn="ctr">
                                <a:solidFill>
                                  <a:srgbClr val="FFC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28" name="Picture 2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196017" y="687628"/>
                                <a:ext cx="182880" cy="212141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wpg:grpSp>
                      </wpg:grpSp>
                      <wpg:grpSp>
                        <wpg:cNvPr id="22" name="Group 22"/>
                        <wpg:cNvGrpSpPr/>
                        <wpg:grpSpPr>
                          <a:xfrm>
                            <a:off x="842838" y="0"/>
                            <a:ext cx="5260340" cy="1009816"/>
                            <a:chOff x="0" y="-31778"/>
                            <a:chExt cx="5260340" cy="1011384"/>
                          </a:xfrm>
                        </wpg:grpSpPr>
                        <wps:wsp>
                          <wps:cNvPr id="131" name="Straight Arrow Connector 130"/>
                          <wps:cNvCnPr/>
                          <wps:spPr>
                            <a:xfrm flipH="1">
                              <a:off x="0" y="221993"/>
                              <a:ext cx="5260340" cy="0"/>
                            </a:xfrm>
                            <a:prstGeom prst="straightConnector1">
                              <a:avLst/>
                            </a:prstGeom>
                            <a:ln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07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93503" y="0"/>
                              <a:ext cx="1104900" cy="26606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91CE1" w:rsidRPr="00F91CE1" w:rsidRDefault="00F91CE1">
                                <w:pPr>
                                  <w:rPr>
                                    <w:lang w:val="en-US"/>
                                  </w:rPr>
                                </w:pPr>
                                <w:r>
                                  <w:t>Strahlrichtung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3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09430" y="-31778"/>
                              <a:ext cx="611981" cy="24091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B62810" w:rsidRPr="00B62810" w:rsidRDefault="00B62810">
                                <w:pPr>
                                  <w:rPr>
                                    <w:color w:val="548DD4" w:themeColor="text2" w:themeTint="99"/>
                                    <w:sz w:val="16"/>
                                    <w:szCs w:val="16"/>
                                    <w:lang w:val="en-US"/>
                                  </w:rPr>
                                </w:pPr>
                                <w:r w:rsidRPr="00B62810">
                                  <w:rPr>
                                    <w:color w:val="548DD4" w:themeColor="text2" w:themeTint="99"/>
                                    <w:sz w:val="16"/>
                                    <w:szCs w:val="16"/>
                                  </w:rPr>
                                  <w:t>122,88 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4" name="Straight Arrow Connector 130"/>
                          <wps:cNvCnPr/>
                          <wps:spPr>
                            <a:xfrm flipV="1">
                              <a:off x="4378927" y="140229"/>
                              <a:ext cx="0" cy="839377"/>
                            </a:xfrm>
                            <a:prstGeom prst="straightConnector1">
                              <a:avLst/>
                            </a:prstGeom>
                            <a:ln w="3175"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7" o:spid="_x0000_s1026" style="position:absolute;margin-left:7pt;margin-top:33.55pt;width:488.4pt;height:301.35pt;z-index:251681792" coordsize="62026,3827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">
                <v:group id="Group 6" o:spid="_x0000_s1027" style="position:absolute;top:6599;width:62026;height:31674" coordsize="62029,31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290" o:spid="_x0000_s1028" type="#_x0000_t75" style="position:absolute;left:5800;width:54932;height:255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b0qrHCAAAA3AAAAA8AAABkcnMvZG93bnJldi54bWxET8uKwjAU3Q/4D+EKsxtTBQetRhEf44AI&#10;Wt24uzTXttrc1Cajnb83C8Hl4bzH08aU4k61Kywr6HYiEMSp1QVnCo6H1dcAhPPIGkvLpOCfHEwn&#10;rY8xxto+eE/3xGcihLCLUUHufRVL6dKcDLqOrYgDd7a1QR9gnUld4yOEm1L2ouhbGiw4NORY0Tyn&#10;9Jr8GQX7027Zx9vPYWvk5lKuk8Vcri9Kfbab2QiEp8a/xS/3r1bQG4b54Uw4AnLyB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m9KqxwgAAANwAAAAPAAAAAAAAAAAAAAAAAJ8C&#10;AABkcnMvZG93bnJldi54bWxQSwUGAAAAAAQABAD3AAAAjgMAAAAA&#10;">
                    <v:imagedata r:id="rId14" o:title=""/>
                    <v:path arrowok="t"/>
                  </v:shape>
                  <v:shape id="Picture 5" o:spid="_x0000_s1029" type="#_x0000_t75" style="position:absolute;left:10918;top:4094;width:38145;height:210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fQTK7DAAAA2gAAAA8AAABkcnMvZG93bnJldi54bWxEj0FrAjEUhO+C/yE8oTc3q1hbVqOIUGmL&#10;PXTbg8fH5rkJbl6WTbpu/31TEDwOM/MNs94OrhE9dcF6VjDLchDEldeWawXfXy/TZxAhImtsPJOC&#10;Xwqw3YxHayy0v/In9WWsRYJwKFCBibEtpAyVIYch8y1x8s6+cxiT7GqpO7wmuGvkPM+X0qHltGCw&#10;pb2h6lL+OAVP1jg6vZc59gt7+bB6fnwbDko9TIbdCkSkId7Dt/arVvAI/1fSDZCb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9BMrsMAAADaAAAADwAAAAAAAAAAAAAAAACf&#10;AgAAZHJzL2Rvd25yZXYueG1sUEsFBgAAAAAEAAQA9wAAAI8DAAAAAA==&#10;">
                    <v:imagedata r:id="rId15" o:title=""/>
                    <v:path arrowok="t"/>
                  </v:shape>
                  <v:group id="Group 94" o:spid="_x0000_s1030" style="position:absolute;left:5459;top:25038;width:56570;height:3599" coordorigin=",25736" coordsize="56720,36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li2M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R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ZYtjFAAAA2wAA&#10;AA8AAAAAAAAAAAAAAAAAqgIAAGRycy9kb3ducmV2LnhtbFBLBQYAAAAABAAEAPoAAACcAwAAAAA=&#10;">
                    <v:rect id="Rectangle 2" o:spid="_x0000_s1031" style="position:absolute;top:25741;width:17208;height:36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dVuMIA&#10;AADaAAAADwAAAGRycy9kb3ducmV2LnhtbESPQWsCMRSE7wX/Q3iCt5qobZHVKCIWpIcWrd4fm+du&#10;MHlZNqm7/ntTKPQ4zMw3zHLdeydu1EYbWMNkrEAQl8FYrjScvt+f5yBiQjboApOGO0VYrwZPSyxM&#10;6PhAt2OqRIZwLFBDnVJTSBnLmjzGcWiIs3cJrceUZVtJ02KX4d7JqVJv0qPlvFBjQ9uayuvxx2uw&#10;X+r1pbS7znxsZ2p3cK763J+1Hg37zQJEoj79h//ae6NhCr9X8g2Qq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h1W4wgAAANoAAAAPAAAAAAAAAAAAAAAAAJgCAABkcnMvZG93&#10;bnJldi54bWxQSwUGAAAAAAQABAD1AAAAhwMAAAAA&#10;" strokeweight=".5pt">
                      <v:fill r:id="rId16" o:title="" recolor="t" rotate="t" type="tile"/>
                      <v:textbox>
                        <w:txbxContent>
                          <w:p w:rsidR="00022A77" w:rsidRDefault="00022A77" w:rsidP="00022A7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3" o:spid="_x0000_s1032" style="position:absolute;left:17348;top:25743;width:17208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vwI8IA&#10;AADaAAAADwAAAGRycy9kb3ducmV2LnhtbESPQWsCMRSE7wX/Q3hCbzWx2iJbo4hYEA8Wrb0/Nq+7&#10;ocnLsknd9d8bQfA4zMw3zHzZeyfO1EYbWMN4pEAQl8FYrjScvj9fZiBiQjboApOGC0VYLgZPcyxM&#10;6PhA52OqRIZwLFBDnVJTSBnLmjzGUWiIs/cbWo8py7aSpsUuw72Tr0q9S4+W80KNDa1rKv+O/16D&#10;/VJv09JuOrNbT9Tm4Fy13/5o/TzsVx8gEvXpEb63t0bDBG5X8g2Qi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y/AjwgAAANoAAAAPAAAAAAAAAAAAAAAAAJgCAABkcnMvZG93&#10;bnJldi54bWxQSwUGAAAAAAQABAD1AAAAhwMAAAAA&#10;" strokeweight=".5pt">
                      <v:fill r:id="rId16" o:title="" recolor="t" rotate="t" type="tile"/>
                      <v:textbox>
                        <w:txbxContent>
                          <w:p w:rsidR="00022A77" w:rsidRDefault="00022A77" w:rsidP="00022A7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4" o:spid="_x0000_s1033" style="position:absolute;left:34759;top:25743;width:17208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JoV8IA&#10;AADaAAAADwAAAGRycy9kb3ducmV2LnhtbESPQWsCMRSE7wX/Q3hCbzWxtUVWo4hYEA8tWr0/Ns/d&#10;YPKybFJ3++9NQfA4zMw3zHzZeyeu1EYbWMN4pEAQl8FYrjQcfz5fpiBiQjboApOGP4qwXAye5liY&#10;0PGerodUiQzhWKCGOqWmkDKWNXmMo9AQZ+8cWo8py7aSpsUuw72Tr0p9SI+W80KNDa1rKi+HX6/B&#10;fqv3SWk3ndmt39Rm71z1tT1p/TzsVzMQifr0CN/bW6NhAv9X8g2Qi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ImhXwgAAANoAAAAPAAAAAAAAAAAAAAAAAJgCAABkcnMvZG93&#10;bnJldi54bWxQSwUGAAAAAAQABAD1AAAAhwMAAAAA&#10;" strokeweight=".5pt">
                      <v:fill r:id="rId16" o:title="" recolor="t" rotate="t" type="tile"/>
                      <v:textbox>
                        <w:txbxContent>
                          <w:p w:rsidR="00022A77" w:rsidRDefault="00022A77" w:rsidP="00022A7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31" o:spid="_x0000_s1034" style="position:absolute;left:52200;top:25736;width:4520;height:360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Ox1cIA&#10;AADbAAAADwAAAGRycy9kb3ducmV2LnhtbESPQWsCMRSE7wX/Q3hCbzWxtiKrUUQsSA8t2np/bJ67&#10;weRl2aTu+u9NQfA4zMw3zGLVeycu1EYbWMN4pEAQl8FYrjT8/ny8zEDEhGzQBSYNV4qwWg6eFliY&#10;0PGeLodUiQzhWKCGOqWmkDKWNXmMo9AQZ+8UWo8py7aSpsUuw72Tr0pNpUfLeaHGhjY1lefDn9dg&#10;v9X7W2m3nfncTNR271z1tTtq/Tzs13MQifr0CN/bO6NhMob/L/kHyO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U7HVwgAAANsAAAAPAAAAAAAAAAAAAAAAAJgCAABkcnMvZG93&#10;bnJldi54bWxQSwUGAAAAAAQABAD1AAAAhwMAAAAA&#10;" strokeweight=".5pt">
                      <v:fill r:id="rId16" o:title="" recolor="t" rotate="t" type="tile"/>
                      <v:textbox>
                        <w:txbxContent>
                          <w:p w:rsidR="00022A77" w:rsidRDefault="00022A77" w:rsidP="00022A7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v:group>
                  <v:shape id="Picture 1" o:spid="_x0000_s1035" type="#_x0000_t75" style="position:absolute;left:51793;top:4094;width:8939;height:209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QNzhvBAAAA2gAAAA8AAABkcnMvZG93bnJldi54bWxET0uLwjAQvgv7H8IseBFNFRWtRtldWKje&#10;fKB4G5vZtthMSpPV+u+NIHgaPr7nzJeNKcWValdYVtDvRSCIU6sLzhTsd7/dCQjnkTWWlknBnRws&#10;Fx+tOcba3nhD163PRAhhF6OC3PsqltKlORl0PVsRB+7P1gZ9gHUmdY23EG5KOYiisTRYcGjIsaKf&#10;nNLL9t8o+D73h1VyH3WG44tfr47T5LA5JUq1P5uvGQhPjX+LX+5Eh/nwfOV55eI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QNzhvBAAAA2gAAAA8AAAAAAAAAAAAAAAAAnwIA&#10;AGRycy9kb3ducmV2LnhtbFBLBQYAAAAABAAEAPcAAACNAwAAAAA=&#10;">
                    <v:imagedata r:id="rId17" o:title="" recolortarget="#837a4a [1454]"/>
                    <v:path arrowok="t"/>
                  </v:shape>
                  <v:group id="Group 29" o:spid="_x0000_s1036" style="position:absolute;top:18833;width:39204;height:12846" coordsize="39210,128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  <v:shape id="Arc 26" o:spid="_x0000_s1037" style="position:absolute;top:146;width:18180;height:12547;visibility:visible;mso-wrap-style:square;v-text-anchor:middle" coordsize="1818005,1254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q708UA&#10;AADbAAAADwAAAGRycy9kb3ducmV2LnhtbESPQWvCQBSE74X+h+UVeilmYw62RDdBKoKnWm1Bj4/s&#10;MwnNvg3ZNa7+erdQ6HGYmW+YRRlMJ0YaXGtZwTRJQRBXVrdcK/j+Wk/eQDiPrLGzTAqu5KAsHh8W&#10;mGt74R2Ne1+LCGGXo4LG+z6X0lUNGXSJ7Ymjd7KDQR/lUEs94CXCTSezNJ1Jgy3HhQZ7em+o+tmf&#10;jYKP1W36Ou5ePoM5hupwPW2zpd4q9fwUlnMQnoL/D/+1N1pBNoPfL/EHy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yrvTxQAAANsAAAAPAAAAAAAAAAAAAAAAAJgCAABkcnMv&#10;ZG93bnJldi54bWxQSwUGAAAAAAQABAD1AAAAigMAAAAA&#10;" path="m1817925,619038nsc1821936,827207,1676066,1023192,1428552,1142183v-152446,73288,-333767,112577,-519550,112577c909002,1045633,909003,836507,909003,627380r908922,-8342xem1817925,619038nfc1821936,827207,1676066,1023192,1428552,1142183v-152446,73288,-333767,112577,-519550,112577e" filled="f" strokecolor="#ffc000" strokeweight="3pt">
                      <v:stroke linestyle="thickBetweenThin"/>
                      <v:shadow on="t" color="black" opacity="22937f" origin=",.5" offset="0,.63889mm"/>
                      <v:path arrowok="t" o:connecttype="custom" o:connectlocs="1817925,619038;1428552,1142183;909002,1254760" o:connectangles="0,0,0"/>
                    </v:shape>
                    <v:shape id="Arc 27" o:spid="_x0000_s1038" style="position:absolute;left:19677;width:19533;height:12846;flip:x;visibility:visible;mso-wrap-style:square;v-text-anchor:middle" coordsize="1953260,12846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Xvd8QA&#10;AADbAAAADwAAAGRycy9kb3ducmV2LnhtbESPT2vCQBTE7wW/w/KE3upGKa1GV7GFSj2Jf8DrM/vM&#10;RrNvQ3abxG/vCgWPw8z8hpktOluKhmpfOFYwHCQgiDOnC84VHPY/b2MQPiBrLB2Tght5WMx7LzNM&#10;tWt5S80u5CJC2KeowIRQpVL6zJBFP3AVcfTOrrYYoqxzqWtsI9yWcpQkH9JiwXHBYEXfhrLr7s8q&#10;qG64Ouqv0/txM1lf9OqybZvMKPXa75ZTEIG68Az/t3+1gtEnPL7EH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V73fEAAAA2wAAAA8AAAAAAAAAAAAAAAAAmAIAAGRycy9k&#10;b3ducmV2LnhtbFBLBQYAAAAABAAEAPUAAACJAwAAAAA=&#10;" path="m1953165,633340nsc1957799,851716,1793393,1056678,1516715,1177454v-160083,69879,-347950,107152,-540085,107152l976630,642303r976535,-8963xem1953165,633340nfc1957799,851716,1793393,1056678,1516715,1177454v-160083,69879,-347950,107152,-540085,107152e" filled="f" strokecolor="#ffc000" strokeweight="3pt">
                      <v:stroke linestyle="thickBetweenThin"/>
                      <v:shadow on="t" color="black" opacity="22937f" origin=",.5" offset="0,.63889mm"/>
                      <v:path arrowok="t" o:connecttype="custom" o:connectlocs="1953165,633340;1516715,1177454;976630,1284606" o:connectangles="0,0,0"/>
                    </v:shape>
                    <v:shape id="Picture 28" o:spid="_x0000_s1039" type="#_x0000_t75" style="position:absolute;left:11960;top:6876;width:1828;height:21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stRrTAAAAA2wAAAA8AAABkcnMvZG93bnJldi54bWxET02LwjAQvQv+hzALexGbWkWl2ygiKl6t&#10;e9nbbDPbFptJaaJ2/fXmIHh8vO9s3ZtG3KhztWUFkygGQVxYXXOp4Pu8Hy9BOI+ssbFMCv7JwXo1&#10;HGSYanvnE91yX4oQwi5FBZX3bSqlKyoy6CLbEgfuz3YGfYBdKXWH9xBuGpnE8VwarDk0VNjStqLi&#10;kl+Ngul8dt0sTOKWPHL738fhYmY/O6U+P/rNFwhPvX+LX+6jVpCEseFL+AFy9QQ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6y1GtMAAAADbAAAADwAAAAAAAAAAAAAAAACfAgAA&#10;ZHJzL2Rvd25yZXYueG1sUEsFBgAAAAAEAAQA9wAAAIwDAAAAAA==&#10;">
                      <v:imagedata r:id="rId18" o:title=""/>
                      <v:path arrowok="t"/>
                    </v:shape>
                  </v:group>
                </v:group>
                <v:group id="Group 22" o:spid="_x0000_s1040" style="position:absolute;left:8428;width:52603;height:10098" coordorigin=",-317" coordsize="52603,10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130" o:spid="_x0000_s1041" type="#_x0000_t32" style="position:absolute;top:2219;width:52603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OL2ccAAADcAAAADwAAAGRycy9kb3ducmV2LnhtbESP3WrCQBCF7wu+wzJC7+rGn0pJXUUU&#10;QREqsYJ4N2anSTA7G3a3Jn37bqHg3QznzPnOzBadqcWdnK8sKxgOEhDEudUVFwpOn5uXNxA+IGus&#10;LZOCH/KwmPeeZphq23JG92MoRAxhn6KCMoQmldLnJRn0A9sQR+3LOoMhrq6Q2mEbw00tR0kylQYr&#10;joQSG1qVlN+O3yZC1pPsdX/eXyeULQ/tdXf5CO6i1HO/W76DCNSFh/n/eqtj/fEQ/p6JE8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U4vZxwAAANwAAAAPAAAAAAAA&#10;AAAAAAAAAKECAABkcnMvZG93bnJldi54bWxQSwUGAAAAAAQABAD5AAAAlQMAAAAA&#10;" strokecolor="#4579b8 [3044]">
                    <v:stroke endarrow="open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" o:spid="_x0000_s1042" type="#_x0000_t202" style="position:absolute;left:21935;width:11049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3pdcQA&#10;AADcAAAADwAAAGRycy9kb3ducmV2LnhtbESPW2sCMRSE3wv+h3CEvmmibb2sRhFLwaeKV/DtsDnu&#10;Lm5Olk3qrv++KQh9HGbmG2a+bG0p7lT7wrGGQV+BIE6dKTjTcDx89SYgfEA2WDomDQ/ysFx0XuaY&#10;GNfwju77kIkIYZ+ghjyEKpHSpzlZ9H1XEUfv6mqLIco6k6bGJsJtKYdKjaTFguNCjhWtc0pv+x+r&#10;4fR9vZzf1Tb7tB9V41ol2U6l1q/ddjUDEagN/+Fne2M0vKkx/J2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96XXEAAAA3AAAAA8AAAAAAAAAAAAAAAAAmAIAAGRycy9k&#10;b3ducmV2LnhtbFBLBQYAAAAABAAEAPUAAACJAwAAAAA=&#10;" filled="f" stroked="f">
                    <v:textbox>
                      <w:txbxContent>
                        <w:p w:rsidR="00F91CE1" w:rsidRPr="00F91CE1" w:rsidRDefault="00F91CE1">
                          <w:pPr>
                            <w:rPr>
                              <w:lang w:val="en-US"/>
                            </w:rPr>
                          </w:pPr>
                          <w:r>
                            <w:t>Strahlrichtung</w:t>
                          </w:r>
                        </w:p>
                      </w:txbxContent>
                    </v:textbox>
                  </v:shape>
                  <v:shape id="Text Box 2" o:spid="_x0000_s1043" type="#_x0000_t202" style="position:absolute;left:41094;top:-317;width:6120;height:2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BM8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2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+gTPEAAAA2wAAAA8AAAAAAAAAAAAAAAAAmAIAAGRycy9k&#10;b3ducmV2LnhtbFBLBQYAAAAABAAEAPUAAACJAwAAAAA=&#10;" filled="f" stroked="f">
                    <v:textbox>
                      <w:txbxContent>
                        <w:p w:rsidR="00B62810" w:rsidRPr="00B62810" w:rsidRDefault="00B62810">
                          <w:pPr>
                            <w:rPr>
                              <w:color w:val="548DD4" w:themeColor="text2" w:themeTint="99"/>
                              <w:sz w:val="16"/>
                              <w:szCs w:val="16"/>
                              <w:lang w:val="en-US"/>
                            </w:rPr>
                          </w:pPr>
                          <w:r w:rsidRPr="00B62810">
                            <w:rPr>
                              <w:color w:val="548DD4" w:themeColor="text2" w:themeTint="99"/>
                              <w:sz w:val="16"/>
                              <w:szCs w:val="16"/>
                            </w:rPr>
                            <w:t>122,88 m</w:t>
                          </w:r>
                        </w:p>
                      </w:txbxContent>
                    </v:textbox>
                  </v:shape>
                  <v:shape id="Straight Arrow Connector 130" o:spid="_x0000_s1044" type="#_x0000_t32" style="position:absolute;left:43789;top:1402;width:0;height:839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BT9xL8AAADbAAAADwAAAGRycy9kb3ducmV2LnhtbESPQYvCMBSE78L+h/AWvGm6KkW6RpFV&#10;QY/qwl4fzdu22LyUJNr4740geBxm5htmsYqmFTdyvrGs4GucgSAurW64UvB73o3mIHxA1thaJgV3&#10;8rBafgwWWGjb85Fup1CJBGFfoII6hK6Q0pc1GfRj2xEn7986gyFJV0ntsE9w08pJluXSYMNpocaO&#10;fmoqL6erUbCd5zHv3abZRBvZdIc/lGGq1PAzrr9BBIrhHX6191rBZAbPL+kHyOU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6BT9xL8AAADbAAAADwAAAAAAAAAAAAAAAACh&#10;AgAAZHJzL2Rvd25yZXYueG1sUEsFBgAAAAAEAAQA+QAAAI0DAAAAAA==&#10;" strokecolor="#4579b8 [3044]" strokeweight=".25pt"/>
                </v:group>
                <w10:wrap type="topAndBottom"/>
              </v:group>
            </w:pict>
          </mc:Fallback>
        </mc:AlternateContent>
      </w:r>
      <w:r w:rsidR="00270CF5">
        <w:tab/>
      </w:r>
      <w:r w:rsidR="00270CF5">
        <w:tab/>
      </w:r>
      <w:r w:rsidR="00270CF5">
        <w:tab/>
      </w:r>
    </w:p>
    <w:p w:rsidR="00270CF5" w:rsidRDefault="00270CF5"/>
    <w:p w:rsidR="00270CF5" w:rsidRDefault="00332F32" w:rsidP="00332F32">
      <w:pPr>
        <w:pStyle w:val="ListParagraph"/>
        <w:numPr>
          <w:ilvl w:val="0"/>
          <w:numId w:val="1"/>
        </w:numPr>
      </w:pPr>
      <w:r>
        <w:t>Racks 1 und 2 werden im Cryo Halle vorbestückt. Ansprechpartner O. Korth (Tel. 9 3592)</w:t>
      </w:r>
    </w:p>
    <w:p w:rsidR="00B62810" w:rsidRDefault="00B62810" w:rsidP="00B62810">
      <w:pPr>
        <w:pStyle w:val="ListParagraph"/>
      </w:pPr>
    </w:p>
    <w:p w:rsidR="000B6679" w:rsidRDefault="00332F32" w:rsidP="007E0CC7">
      <w:pPr>
        <w:pStyle w:val="ListParagraph"/>
        <w:numPr>
          <w:ilvl w:val="0"/>
          <w:numId w:val="1"/>
        </w:numPr>
      </w:pPr>
      <w:r>
        <w:t>Sch</w:t>
      </w:r>
      <w:r w:rsidR="00B62810">
        <w:t>rank wird im Tunnel Installiert</w:t>
      </w:r>
      <w:r w:rsidR="007E0CC7">
        <w:t xml:space="preserve"> (</w:t>
      </w:r>
      <w:r w:rsidR="007E0CC7" w:rsidRPr="007E0CC7">
        <w:t>Punkt 2+3 ggf. zusammen mit MEA/KT</w:t>
      </w:r>
      <w:r w:rsidR="007E0CC7">
        <w:t>)</w:t>
      </w:r>
    </w:p>
    <w:p w:rsidR="000B6679" w:rsidRDefault="000B6679" w:rsidP="000B6679">
      <w:pPr>
        <w:pStyle w:val="ListParagraph"/>
      </w:pPr>
    </w:p>
    <w:p w:rsidR="007E0CC7" w:rsidRDefault="007E0CC7" w:rsidP="007E0CC7">
      <w:pPr>
        <w:pStyle w:val="ListParagraph"/>
        <w:numPr>
          <w:ilvl w:val="0"/>
          <w:numId w:val="1"/>
        </w:numPr>
      </w:pPr>
      <w:r>
        <w:t>LWL-Einfädelung und Montage  (K</w:t>
      </w:r>
      <w:r w:rsidR="005534B9">
        <w:t>ellner Telecom</w:t>
      </w:r>
      <w:r>
        <w:t>)</w:t>
      </w:r>
    </w:p>
    <w:p w:rsidR="007E0CC7" w:rsidRDefault="007E0CC7" w:rsidP="007E0CC7">
      <w:pPr>
        <w:pStyle w:val="ListParagraph"/>
        <w:numPr>
          <w:ilvl w:val="1"/>
          <w:numId w:val="1"/>
        </w:numPr>
      </w:pPr>
      <w:r>
        <w:t>incl. De-Montage Flanschplatte</w:t>
      </w:r>
    </w:p>
    <w:p w:rsidR="007E0CC7" w:rsidRDefault="007E0CC7" w:rsidP="007E0CC7">
      <w:pPr>
        <w:pStyle w:val="ListParagraph"/>
        <w:numPr>
          <w:ilvl w:val="1"/>
          <w:numId w:val="1"/>
        </w:numPr>
      </w:pPr>
      <w:r>
        <w:t>Montage Hammerkopfschienen</w:t>
      </w:r>
    </w:p>
    <w:p w:rsidR="007E0CC7" w:rsidRDefault="007E0CC7" w:rsidP="007E0CC7">
      <w:pPr>
        <w:pStyle w:val="ListParagraph"/>
        <w:numPr>
          <w:ilvl w:val="1"/>
          <w:numId w:val="1"/>
        </w:numPr>
      </w:pPr>
      <w:r>
        <w:t>Bestückung der neuen Flanschplatte mit Blindstopfen und Verschraubungen</w:t>
      </w:r>
    </w:p>
    <w:p w:rsidR="00332F32" w:rsidRDefault="007E0CC7" w:rsidP="007E0CC7">
      <w:pPr>
        <w:pStyle w:val="ListParagraph"/>
        <w:numPr>
          <w:ilvl w:val="1"/>
          <w:numId w:val="1"/>
        </w:numPr>
      </w:pPr>
      <w:r>
        <w:t>Montage der Flanschplatte</w:t>
      </w:r>
    </w:p>
    <w:p w:rsidR="000B6679" w:rsidRDefault="000B6679" w:rsidP="000B6679">
      <w:pPr>
        <w:pStyle w:val="ListParagraph"/>
      </w:pPr>
    </w:p>
    <w:p w:rsidR="00332F32" w:rsidRDefault="00332F32" w:rsidP="00332F32">
      <w:pPr>
        <w:pStyle w:val="ListParagraph"/>
        <w:numPr>
          <w:ilvl w:val="0"/>
          <w:numId w:val="1"/>
        </w:numPr>
      </w:pPr>
      <w:r>
        <w:t xml:space="preserve">Rack 3 wird </w:t>
      </w:r>
      <w:r w:rsidR="000B6679">
        <w:t xml:space="preserve">für WP08 </w:t>
      </w:r>
      <w:r>
        <w:t>vorbereitet:</w:t>
      </w:r>
    </w:p>
    <w:p w:rsidR="000A6268" w:rsidRDefault="000A6268" w:rsidP="000A6268">
      <w:pPr>
        <w:pStyle w:val="ListParagraph"/>
        <w:numPr>
          <w:ilvl w:val="1"/>
          <w:numId w:val="1"/>
        </w:numPr>
      </w:pPr>
      <w:r>
        <w:t>Steckdosenleisten</w:t>
      </w:r>
    </w:p>
    <w:p w:rsidR="000A6268" w:rsidRDefault="000B6679" w:rsidP="000A6268">
      <w:pPr>
        <w:pStyle w:val="ListParagraph"/>
        <w:numPr>
          <w:ilvl w:val="1"/>
          <w:numId w:val="1"/>
        </w:numPr>
      </w:pPr>
      <w:r>
        <w:t>Beleuchtung</w:t>
      </w:r>
    </w:p>
    <w:p w:rsidR="000A6268" w:rsidRDefault="000B6679" w:rsidP="000A6268">
      <w:pPr>
        <w:pStyle w:val="ListParagraph"/>
        <w:numPr>
          <w:ilvl w:val="1"/>
          <w:numId w:val="1"/>
        </w:numPr>
      </w:pPr>
      <w:r>
        <w:t>Verkabelung</w:t>
      </w:r>
    </w:p>
    <w:p w:rsidR="000A6268" w:rsidRDefault="000A6268" w:rsidP="000A6268">
      <w:pPr>
        <w:pStyle w:val="ListParagraph"/>
        <w:ind w:left="1440"/>
      </w:pPr>
    </w:p>
    <w:p w:rsidR="004033A3" w:rsidRDefault="00332F32" w:rsidP="004033A3">
      <w:pPr>
        <w:pStyle w:val="ListParagraph"/>
        <w:numPr>
          <w:ilvl w:val="0"/>
          <w:numId w:val="1"/>
        </w:numPr>
      </w:pPr>
      <w:r>
        <w:t>WP19 Elektronik</w:t>
      </w:r>
      <w:r w:rsidR="00843D07">
        <w:t xml:space="preserve"> wird eingebaut</w:t>
      </w:r>
    </w:p>
    <w:p w:rsidR="004033A3" w:rsidRDefault="004033A3">
      <w:r>
        <w:br w:type="page"/>
      </w:r>
    </w:p>
    <w:p w:rsidR="004033A3" w:rsidRPr="005061C6" w:rsidRDefault="004033A3" w:rsidP="004033A3">
      <w:pPr>
        <w:rPr>
          <w:rFonts w:ascii="Arial" w:hAnsi="Arial" w:cs="Arial"/>
          <w:sz w:val="36"/>
          <w:szCs w:val="36"/>
        </w:rPr>
      </w:pPr>
      <w:r w:rsidRPr="005061C6">
        <w:rPr>
          <w:rFonts w:ascii="Arial" w:hAnsi="Arial" w:cs="Arial"/>
          <w:sz w:val="36"/>
          <w:szCs w:val="36"/>
        </w:rPr>
        <w:lastRenderedPageBreak/>
        <w:t>LWL-</w:t>
      </w:r>
      <w:r w:rsidR="0049693E" w:rsidRPr="005061C6">
        <w:rPr>
          <w:rFonts w:ascii="Arial" w:hAnsi="Arial" w:cs="Arial"/>
          <w:sz w:val="36"/>
          <w:szCs w:val="36"/>
        </w:rPr>
        <w:t>Einfädelung</w:t>
      </w:r>
    </w:p>
    <w:p w:rsidR="00332F32" w:rsidRDefault="00332F32" w:rsidP="00332F32">
      <w:bookmarkStart w:id="0" w:name="_GoBack"/>
      <w:bookmarkEnd w:id="0"/>
    </w:p>
    <w:p w:rsidR="00270CF5" w:rsidRDefault="00270CF5"/>
    <w:p w:rsidR="00270CF5" w:rsidRDefault="00270CF5"/>
    <w:p w:rsidR="00270CF5" w:rsidRDefault="00A4776D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176074D9" wp14:editId="6A6F666C">
                <wp:simplePos x="0" y="0"/>
                <wp:positionH relativeFrom="column">
                  <wp:posOffset>917671</wp:posOffset>
                </wp:positionH>
                <wp:positionV relativeFrom="paragraph">
                  <wp:posOffset>219386</wp:posOffset>
                </wp:positionV>
                <wp:extent cx="5235151" cy="5633720"/>
                <wp:effectExtent l="0" t="0" r="22860" b="24130"/>
                <wp:wrapNone/>
                <wp:docPr id="157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35151" cy="5633720"/>
                          <a:chOff x="0" y="0"/>
                          <a:chExt cx="5235151" cy="5634297"/>
                        </a:xfrm>
                      </wpg:grpSpPr>
                      <wpg:grpSp>
                        <wpg:cNvPr id="154" name="Group 154"/>
                        <wpg:cNvGrpSpPr/>
                        <wpg:grpSpPr>
                          <a:xfrm>
                            <a:off x="0" y="0"/>
                            <a:ext cx="5235151" cy="5634297"/>
                            <a:chOff x="0" y="0"/>
                            <a:chExt cx="5235151" cy="5634297"/>
                          </a:xfrm>
                        </wpg:grpSpPr>
                        <wpg:grpSp>
                          <wpg:cNvPr id="146" name="Group 90"/>
                          <wpg:cNvGrpSpPr/>
                          <wpg:grpSpPr>
                            <a:xfrm>
                              <a:off x="7195" y="0"/>
                              <a:ext cx="5227956" cy="2807970"/>
                              <a:chOff x="-4680" y="0"/>
                              <a:chExt cx="5228149" cy="2808047"/>
                            </a:xfrm>
                          </wpg:grpSpPr>
                          <wps:wsp>
                            <wps:cNvPr id="147" name="Rectangle 147"/>
                            <wps:cNvSpPr/>
                            <wps:spPr>
                              <a:xfrm>
                                <a:off x="3495469" y="47"/>
                                <a:ext cx="1728000" cy="2808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6350" cap="flat" cmpd="sng" algn="ctr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A4776D" w:rsidRDefault="00A4776D" w:rsidP="00A4776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148" name="Rectangle 148"/>
                            <wps:cNvSpPr/>
                            <wps:spPr>
                              <a:xfrm>
                                <a:off x="1747980" y="47"/>
                                <a:ext cx="1720800" cy="2808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6350" cap="flat" cmpd="sng" algn="ctr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A4776D" w:rsidRDefault="00A4776D" w:rsidP="00A4776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149" name="Rectangle 149"/>
                            <wps:cNvSpPr/>
                            <wps:spPr>
                              <a:xfrm>
                                <a:off x="-4680" y="0"/>
                                <a:ext cx="1720800" cy="2808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4F81BD">
                                  <a:lumMod val="20000"/>
                                  <a:lumOff val="80000"/>
                                </a:srgbClr>
                              </a:solidFill>
                              <a:ln w="6350" cap="flat" cmpd="sng" algn="ctr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A4776D" w:rsidRDefault="00A4776D" w:rsidP="00A4776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</wpg:grpSp>
                        <wpg:grpSp>
                          <wpg:cNvPr id="150" name="Group 90"/>
                          <wpg:cNvGrpSpPr/>
                          <wpg:grpSpPr>
                            <a:xfrm>
                              <a:off x="0" y="2826327"/>
                              <a:ext cx="5221605" cy="2807970"/>
                              <a:chOff x="-11875" y="0"/>
                              <a:chExt cx="5221797" cy="2808047"/>
                            </a:xfrm>
                          </wpg:grpSpPr>
                          <wps:wsp>
                            <wps:cNvPr id="151" name="Rectangle 151"/>
                            <wps:cNvSpPr/>
                            <wps:spPr>
                              <a:xfrm>
                                <a:off x="-11875" y="47"/>
                                <a:ext cx="1728000" cy="2808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6350" cap="flat" cmpd="sng" algn="ctr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A4776D" w:rsidRDefault="00A4776D" w:rsidP="00A4776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152" name="Rectangle 152"/>
                            <wps:cNvSpPr/>
                            <wps:spPr>
                              <a:xfrm>
                                <a:off x="1747980" y="47"/>
                                <a:ext cx="1720800" cy="2808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6350" cap="flat" cmpd="sng" algn="ctr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A4776D" w:rsidRDefault="00A4776D" w:rsidP="00A4776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153" name="Rectangle 153"/>
                            <wps:cNvSpPr/>
                            <wps:spPr>
                              <a:xfrm>
                                <a:off x="3489122" y="0"/>
                                <a:ext cx="1720800" cy="2808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6350" cap="flat" cmpd="sng" algn="ctr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A4776D" w:rsidRDefault="00A4776D" w:rsidP="00A4776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</wpg:grpSp>
                      </wpg:grpSp>
                      <wps:wsp>
                        <wps:cNvPr id="155" name="Straight Arrow Connector 130"/>
                        <wps:cNvCnPr/>
                        <wps:spPr>
                          <a:xfrm flipH="1">
                            <a:off x="154379" y="4324776"/>
                            <a:ext cx="4704715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15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137559" y="4099145"/>
                            <a:ext cx="1104265" cy="264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4776D" w:rsidRPr="00F91CE1" w:rsidRDefault="00A4776D" w:rsidP="00A4776D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t>Strahlrichtung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157" o:spid="_x0000_s1045" style="position:absolute;margin-left:72.25pt;margin-top:17.25pt;width:412.2pt;height:443.6pt;z-index:251683840;mso-width-relative:margin" coordsize="52351,563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">
                <v:group id="Group 154" o:spid="_x0000_s1046" style="position:absolute;width:52351;height:56342" coordsize="52351,563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yzQs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S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TLNCwwAAANwAAAAP&#10;AAAAAAAAAAAAAAAAAKoCAABkcnMvZG93bnJldi54bWxQSwUGAAAAAAQABAD6AAAAmgMAAAAA&#10;">
                  <v:group id="Group 90" o:spid="_x0000_s1047" style="position:absolute;left:71;width:52280;height:28079" coordorigin="-46" coordsize="52281,28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sec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Cx5zwwAAANwAAAAP&#10;AAAAAAAAAAAAAAAAAKoCAABkcnMvZG93bnJldi54bWxQSwUGAAAAAAQABAD6AAAAmgMAAAAA&#10;">
                    <v:rect id="Rectangle 147" o:spid="_x0000_s1048" style="position:absolute;left:34954;width:17280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WBCcEA&#10;AADcAAAADwAAAGRycy9kb3ducmV2LnhtbERPS2sCMRC+F/ofwhR606TWF1ujiFgQDxVf92Ez3Q1N&#10;Jssmdbf/vhEKvc3H95zFqvdO3KiNNrCGl6ECQVwGY7nScDm/D+YgYkI26AKThh+KsFo+PiywMKHj&#10;I91OqRI5hGOBGuqUmkLKWNbkMQ5DQ5y5z9B6TBm2lTQtdjncOzlSaio9Ws4NNTa0qan8On17Dfag&#10;JuPSbjuz37yq7dG56mN31fr5qV+/gUjUp3/xn3tn8vzxDO7P5Av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1VgQnBAAAA3AAAAA8AAAAAAAAAAAAAAAAAmAIAAGRycy9kb3du&#10;cmV2LnhtbFBLBQYAAAAABAAEAPUAAACGAwAAAAA=&#10;" strokeweight=".5pt">
                      <v:fill r:id="rId16" o:title="" recolor="t" rotate="t" type="tile"/>
                      <v:textbox>
                        <w:txbxContent>
                          <w:p w:rsidR="00A4776D" w:rsidRDefault="00A4776D" w:rsidP="00A4776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148" o:spid="_x0000_s1049" style="position:absolute;left:17479;width:17208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oVe8QA&#10;AADcAAAADwAAAGRycy9kb3ducmV2LnhtbESPQUsDMRCF70L/Q5iCN5tYa5Ft01JKheJBadX7sJnu&#10;BpPJsond9d87B8HbDO/Ne9+st2MM6kp99okt3M8MKOI6Oc+NhY/357snULkgOwyJycIPZdhuJjdr&#10;rFwa+ETXc2mUhHCu0EJbSldpneuWIuZZ6ohFu6Q+YpG1b7TrcZDwGPTcmKWO6FkaWuxo31L9df6O&#10;FvybeVzU/jC4l/2DOZxCaF6Pn9beTsfdClShsfyb/66PTvAXQivPyAR6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KFXvEAAAA3AAAAA8AAAAAAAAAAAAAAAAAmAIAAGRycy9k&#10;b3ducmV2LnhtbFBLBQYAAAAABAAEAPUAAACJAwAAAAA=&#10;" strokeweight=".5pt">
                      <v:fill r:id="rId16" o:title="" recolor="t" rotate="t" type="tile"/>
                      <v:textbox>
                        <w:txbxContent>
                          <w:p w:rsidR="00A4776D" w:rsidRDefault="00A4776D" w:rsidP="00A4776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149" o:spid="_x0000_s1050" style="position:absolute;left:-46;width:17207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kYccMA&#10;AADcAAAADwAAAGRycy9kb3ducmV2LnhtbERPTWvCQBC9C/6HZQRvulGk2OgqKhQKttSkPXgcstNs&#10;aHY2ZleN/vpuQehtHu9zluvO1uJCra8cK5iMExDEhdMVlwq+Pl9GcxA+IGusHZOCG3lYr/q9Jaba&#10;XTmjSx5KEUPYp6jAhNCkUvrCkEU/dg1x5L5dazFE2JZSt3iN4baW0yR5khYrjg0GG9oZKn7ys1Vw&#10;2Gfbqiadfby9d/lpwse72TmlhoNuswARqAv/4of7Vcf5s2f4eyZe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8kYccMAAADcAAAADwAAAAAAAAAAAAAAAACYAgAAZHJzL2Rv&#10;d25yZXYueG1sUEsFBgAAAAAEAAQA9QAAAIgDAAAAAA==&#10;" fillcolor="#dce6f2" strokeweight=".5pt">
                      <v:textbox>
                        <w:txbxContent>
                          <w:p w:rsidR="00A4776D" w:rsidRDefault="00A4776D" w:rsidP="00A4776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v:group>
                  <v:group id="Group 90" o:spid="_x0000_s1051" style="position:absolute;top:28263;width:52216;height:28079" coordorigin="-118" coordsize="52217,28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      <v:rect id="Rectangle 151" o:spid="_x0000_s1052" style="position:absolute;left:-118;width:17279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kqO8EA&#10;AADcAAAADwAAAGRycy9kb3ducmV2LnhtbERPS2sCMRC+F/wPYYTeamKrUrZGEbEgHiw+eh82091g&#10;Mlk2qbv990YQepuP7znzZe+duFIbbWAN45ECQVwGY7nScD59vryDiAnZoAtMGv4ownIxeJpjYULH&#10;B7oeUyVyCMcCNdQpNYWUsazJYxyFhjhzP6H1mDJsK2la7HK4d/JVqZn0aDk31NjQuqbycvz1GuyX&#10;mk5Ku+nMbv2mNgfnqv32W+vnYb/6AJGoT//ih3tr8vzpGO7P5Avk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gpKjvBAAAA3AAAAA8AAAAAAAAAAAAAAAAAmAIAAGRycy9kb3du&#10;cmV2LnhtbFBLBQYAAAAABAAEAPUAAACGAwAAAAA=&#10;" strokeweight=".5pt">
                      <v:fill r:id="rId16" o:title="" recolor="t" rotate="t" type="tile"/>
                      <v:textbox>
                        <w:txbxContent>
                          <w:p w:rsidR="00A4776D" w:rsidRDefault="00A4776D" w:rsidP="00A4776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152" o:spid="_x0000_s1053" style="position:absolute;left:17479;width:17208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u0TMIA&#10;AADcAAAADwAAAGRycy9kb3ducmV2LnhtbERPTWsCMRC9F/wPYQRvNdGqlK1RiliQHipr2/uwme4G&#10;k8mySd313zdCwds83uest4N34kJdtIE1zKYKBHEVjOVaw9fn2+MziJiQDbrApOFKEbab0cMaCxN6&#10;LulySrXIIRwL1NCk1BZSxqohj3EaWuLM/YTOY8qwq6XpsM/h3sm5Uivp0XJuaLClXUPV+fTrNdij&#10;Wi4qu+/N++5J7Uvn6o/Dt9aT8fD6AiLRkO7if/fB5PnLOdyeyRfIz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+7RMwgAAANwAAAAPAAAAAAAAAAAAAAAAAJgCAABkcnMvZG93&#10;bnJldi54bWxQSwUGAAAAAAQABAD1AAAAhwMAAAAA&#10;" strokeweight=".5pt">
                      <v:fill r:id="rId16" o:title="" recolor="t" rotate="t" type="tile"/>
                      <v:textbox>
                        <w:txbxContent>
                          <w:p w:rsidR="00A4776D" w:rsidRDefault="00A4776D" w:rsidP="00A4776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153" o:spid="_x0000_s1054" style="position:absolute;left:34891;width:17208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cR18IA&#10;AADcAAAADwAAAGRycy9kb3ducmV2LnhtbERPS2sCMRC+F/wPYYTeamJ9ULZGKaIgPVTWtvdhM90N&#10;JpNlE93tv2+Egrf5+J6z2gzeiSt10QbWMJ0oEMRVMJZrDV+f+6cXEDEhG3SBScMvRdisRw8rLEzo&#10;uaTrKdUih3AsUEOTUltIGauGPMZJaIkz9xM6jynDrpamwz6HeyeflVpKj5ZzQ4MtbRuqzqeL12CP&#10;ajGv7K4379uZ2pXO1R+Hb60fx8PbK4hEQ7qL/90Hk+cvZnB7Jl8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txHXwgAAANwAAAAPAAAAAAAAAAAAAAAAAJgCAABkcnMvZG93&#10;bnJldi54bWxQSwUGAAAAAAQABAD1AAAAhwMAAAAA&#10;" strokeweight=".5pt">
                      <v:fill r:id="rId16" o:title="" recolor="t" rotate="t" type="tile"/>
                      <v:textbox>
                        <w:txbxContent>
                          <w:p w:rsidR="00A4776D" w:rsidRDefault="00A4776D" w:rsidP="00A4776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v:group>
                </v:group>
                <v:shape id="Straight Arrow Connector 130" o:spid="_x0000_s1055" type="#_x0000_t32" style="position:absolute;left:1543;top:43247;width:47047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0citMEAAADcAAAADwAAAGRycy9kb3ducmV2LnhtbERP24rCMBB9F/Yfwgj7pqmCIl2jiLCo&#10;oELb/YChmW3LNpOSxNr9eyMIvs3hXGe9HUwrenK+saxgNk1AEJdWN1wp+Cm+JysQPiBrbC2Tgn/y&#10;sN18jNaYanvnjPo8VCKGsE9RQR1Cl0rpy5oM+qntiCP3a53BEKGrpHZ4j+GmlfMkWUqDDceGGjva&#10;11T+5TejoDz7q7tcDqf9LJtnBy7y9tY3Sn2Oh90XiEBDeItf7qOO8xcLeD4TL5Cb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RyK0wQAAANwAAAAPAAAAAAAAAAAAAAAA&#10;AKECAABkcnMvZG93bnJldi54bWxQSwUGAAAAAAQABAD5AAAAjwMAAAAA&#10;" strokecolor="#4a7ebb">
                  <v:stroke endarrow="open"/>
                </v:shape>
                <v:shape id="Text Box 2" o:spid="_x0000_s1056" type="#_x0000_t202" style="position:absolute;left:21375;top:40991;width:11043;height:26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YNEsAA&#10;AADcAAAADwAAAGRycy9kb3ducmV2LnhtbERPS4vCMBC+C/6HMMLeNFFW0WoUUYQ9uawv8DY0Y1ts&#10;JqWJtvvvzcKCt/n4nrNYtbYUT6p94VjDcKBAEKfOFJxpOB13/SkIH5ANlo5Jwy95WC27nQUmxjX8&#10;Q89DyEQMYZ+ghjyEKpHSpzlZ9ANXEUfu5mqLIcI6k6bGJobbUo6UmkiLBceGHCva5JTeDw+r4by/&#10;XS+f6jvb2nHVuFZJtjOp9UevXc9BBGrDW/zv/jJx/ngCf8/EC+Ty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0YNEsAAAADcAAAADwAAAAAAAAAAAAAAAACYAgAAZHJzL2Rvd25y&#10;ZXYueG1sUEsFBgAAAAAEAAQA9QAAAIUDAAAAAA==&#10;" filled="f" stroked="f">
                  <v:textbox>
                    <w:txbxContent>
                      <w:p w:rsidR="00A4776D" w:rsidRPr="00F91CE1" w:rsidRDefault="00A4776D" w:rsidP="00A4776D">
                        <w:pPr>
                          <w:rPr>
                            <w:lang w:val="en-US"/>
                          </w:rPr>
                        </w:pPr>
                        <w:r>
                          <w:t>Strahlrichtung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5776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EB922E9" wp14:editId="2F7D3124">
                <wp:simplePos x="0" y="0"/>
                <wp:positionH relativeFrom="column">
                  <wp:posOffset>-6471285</wp:posOffset>
                </wp:positionH>
                <wp:positionV relativeFrom="paragraph">
                  <wp:posOffset>217170</wp:posOffset>
                </wp:positionV>
                <wp:extent cx="370840" cy="353060"/>
                <wp:effectExtent l="0" t="0" r="10160" b="27940"/>
                <wp:wrapNone/>
                <wp:docPr id="84" name="Oval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840" cy="35306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95000"/>
                            <a:alpha val="90000"/>
                          </a:schemeClr>
                        </a:solidFill>
                        <a:ln w="635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84" o:spid="_x0000_s1026" style="position:absolute;margin-left:-509.55pt;margin-top:17.1pt;width:29.2pt;height:27.8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" fillcolor="#f2f2f2 [3052]" strokecolor="#243f60 [1604]" strokeweight=".5pt">
                <v:fill opacity="59110f"/>
              </v:oval>
            </w:pict>
          </mc:Fallback>
        </mc:AlternateContent>
      </w:r>
    </w:p>
    <w:p w:rsidR="00270CF5" w:rsidRDefault="00A4776D" w:rsidP="00A4776D">
      <w:pPr>
        <w:tabs>
          <w:tab w:val="left" w:pos="3215"/>
        </w:tabs>
      </w:pPr>
      <w:r>
        <w:rPr>
          <w:noProof/>
          <w:lang w:eastAsia="de-DE"/>
        </w:rPr>
        <w:drawing>
          <wp:anchor distT="0" distB="0" distL="114300" distR="114300" simplePos="0" relativeHeight="251685888" behindDoc="0" locked="0" layoutInCell="1" allowOverlap="1" wp14:anchorId="038FFCF2" wp14:editId="45E77F6B">
            <wp:simplePos x="0" y="0"/>
            <wp:positionH relativeFrom="column">
              <wp:posOffset>2556457</wp:posOffset>
            </wp:positionH>
            <wp:positionV relativeFrom="paragraph">
              <wp:posOffset>110807</wp:posOffset>
            </wp:positionV>
            <wp:extent cx="1569720" cy="3588385"/>
            <wp:effectExtent l="317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569720" cy="3588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tab/>
      </w:r>
    </w:p>
    <w:p w:rsidR="00270CF5" w:rsidRDefault="00270CF5"/>
    <w:p w:rsidR="00270CF5" w:rsidRDefault="00270CF5"/>
    <w:p w:rsidR="00270CF5" w:rsidRDefault="00270CF5"/>
    <w:p w:rsidR="00270CF5" w:rsidRDefault="00270CF5"/>
    <w:p w:rsidR="00270CF5" w:rsidRDefault="00270CF5"/>
    <w:p w:rsidR="00270CF5" w:rsidRDefault="00270CF5"/>
    <w:p w:rsidR="00414FF5" w:rsidRDefault="00414FF5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7E0CC7" w:rsidRDefault="007E0CC7">
      <w:pPr>
        <w:rPr>
          <w:rFonts w:ascii="Arial" w:hAnsi="Arial" w:cs="Arial"/>
          <w:sz w:val="36"/>
          <w:szCs w:val="36"/>
        </w:rPr>
      </w:pPr>
    </w:p>
    <w:p w:rsidR="007E0CC7" w:rsidRDefault="007E0CC7">
      <w:pPr>
        <w:rPr>
          <w:rFonts w:ascii="Arial" w:hAnsi="Arial" w:cs="Arial"/>
          <w:sz w:val="36"/>
          <w:szCs w:val="36"/>
        </w:rPr>
      </w:pPr>
    </w:p>
    <w:p w:rsidR="007E0CC7" w:rsidRDefault="007E0CC7">
      <w:pPr>
        <w:rPr>
          <w:rFonts w:ascii="Arial" w:hAnsi="Arial" w:cs="Arial"/>
          <w:sz w:val="36"/>
          <w:szCs w:val="36"/>
        </w:rPr>
      </w:pPr>
    </w:p>
    <w:p w:rsidR="005061C6" w:rsidRPr="005061C6" w:rsidRDefault="005061C6">
      <w:pPr>
        <w:rPr>
          <w:rFonts w:ascii="Arial" w:hAnsi="Arial" w:cs="Arial"/>
          <w:sz w:val="36"/>
          <w:szCs w:val="36"/>
        </w:rPr>
      </w:pPr>
      <w:r w:rsidRPr="005061C6">
        <w:rPr>
          <w:rFonts w:ascii="Arial" w:hAnsi="Arial" w:cs="Arial"/>
          <w:sz w:val="36"/>
          <w:szCs w:val="36"/>
        </w:rPr>
        <w:lastRenderedPageBreak/>
        <w:t>WP08 Anforderungen</w:t>
      </w:r>
    </w:p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sectPr w:rsidR="005061C6" w:rsidSect="00C92794">
      <w:headerReference w:type="default" r:id="rId20"/>
      <w:footerReference w:type="default" r:id="rId21"/>
      <w:pgSz w:w="11906" w:h="16838"/>
      <w:pgMar w:top="1191" w:right="567" w:bottom="1134" w:left="567" w:header="567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28DD" w:rsidRDefault="009328DD" w:rsidP="007A71EB">
      <w:pPr>
        <w:spacing w:after="0" w:line="240" w:lineRule="auto"/>
      </w:pPr>
      <w:r>
        <w:separator/>
      </w:r>
    </w:p>
  </w:endnote>
  <w:endnote w:type="continuationSeparator" w:id="0">
    <w:p w:rsidR="009328DD" w:rsidRDefault="009328DD" w:rsidP="007A71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71EB" w:rsidRDefault="009328DD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sdt>
      <w:sdtPr>
        <w:rPr>
          <w:rFonts w:asciiTheme="majorHAnsi" w:eastAsiaTheme="majorEastAsia" w:hAnsiTheme="majorHAnsi" w:cstheme="majorBidi"/>
          <w:sz w:val="24"/>
          <w:szCs w:val="24"/>
        </w:rPr>
        <w:alias w:val="Title"/>
        <w:id w:val="77761602"/>
        <w:placeholder>
          <w:docPart w:val="99D8C92C102C421E8AF15D4095FF4255"/>
        </w:placeholder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r w:rsidR="007A71EB" w:rsidRPr="00C92794">
          <w:rPr>
            <w:rFonts w:asciiTheme="majorHAnsi" w:eastAsiaTheme="majorEastAsia" w:hAnsiTheme="majorHAnsi" w:cstheme="majorBidi"/>
            <w:sz w:val="24"/>
            <w:szCs w:val="24"/>
          </w:rPr>
          <w:t>Installation</w:t>
        </w:r>
        <w:r w:rsidR="00C92794" w:rsidRPr="00C92794">
          <w:rPr>
            <w:rFonts w:asciiTheme="majorHAnsi" w:eastAsiaTheme="majorEastAsia" w:hAnsiTheme="majorHAnsi" w:cstheme="majorBidi"/>
            <w:sz w:val="24"/>
            <w:szCs w:val="24"/>
          </w:rPr>
          <w:t>s</w:t>
        </w:r>
        <w:r w:rsidR="007A71EB" w:rsidRPr="00C92794">
          <w:rPr>
            <w:rFonts w:asciiTheme="majorHAnsi" w:eastAsiaTheme="majorEastAsia" w:hAnsiTheme="majorHAnsi" w:cstheme="majorBidi"/>
            <w:sz w:val="24"/>
            <w:szCs w:val="24"/>
          </w:rPr>
          <w:t>vorschrift</w:t>
        </w:r>
      </w:sdtContent>
    </w:sdt>
    <w:r w:rsidR="007A71EB">
      <w:rPr>
        <w:rFonts w:asciiTheme="majorHAnsi" w:eastAsiaTheme="majorEastAsia" w:hAnsiTheme="majorHAnsi" w:cstheme="majorBidi"/>
      </w:rPr>
      <w:ptab w:relativeTo="margin" w:alignment="right" w:leader="none"/>
    </w:r>
    <w:r w:rsidR="007A71EB">
      <w:rPr>
        <w:rFonts w:asciiTheme="majorHAnsi" w:eastAsiaTheme="majorEastAsia" w:hAnsiTheme="majorHAnsi" w:cstheme="majorBidi"/>
      </w:rPr>
      <w:t xml:space="preserve">Seite </w:t>
    </w:r>
    <w:r w:rsidR="007A71EB">
      <w:rPr>
        <w:rFonts w:eastAsiaTheme="minorEastAsia"/>
      </w:rPr>
      <w:fldChar w:fldCharType="begin"/>
    </w:r>
    <w:r w:rsidR="007A71EB">
      <w:instrText>PAGE   \* MERGEFORMAT</w:instrText>
    </w:r>
    <w:r w:rsidR="007A71EB">
      <w:rPr>
        <w:rFonts w:eastAsiaTheme="minorEastAsia"/>
      </w:rPr>
      <w:fldChar w:fldCharType="separate"/>
    </w:r>
    <w:r w:rsidR="00A4776D" w:rsidRPr="00A4776D">
      <w:rPr>
        <w:rFonts w:asciiTheme="majorHAnsi" w:eastAsiaTheme="majorEastAsia" w:hAnsiTheme="majorHAnsi" w:cstheme="majorBidi"/>
        <w:noProof/>
      </w:rPr>
      <w:t>3</w:t>
    </w:r>
    <w:r w:rsidR="007A71EB">
      <w:rPr>
        <w:rFonts w:asciiTheme="majorHAnsi" w:eastAsiaTheme="majorEastAsia" w:hAnsiTheme="majorHAnsi" w:cstheme="majorBidi"/>
      </w:rPr>
      <w:fldChar w:fldCharType="end"/>
    </w:r>
  </w:p>
  <w:p w:rsidR="007A71EB" w:rsidRDefault="007A71E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28DD" w:rsidRDefault="009328DD" w:rsidP="007A71EB">
      <w:pPr>
        <w:spacing w:after="0" w:line="240" w:lineRule="auto"/>
      </w:pPr>
      <w:r>
        <w:separator/>
      </w:r>
    </w:p>
  </w:footnote>
  <w:footnote w:type="continuationSeparator" w:id="0">
    <w:p w:rsidR="009328DD" w:rsidRDefault="009328DD" w:rsidP="007A71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71EB" w:rsidRPr="00C92794" w:rsidRDefault="00C92794">
    <w:pPr>
      <w:pStyle w:val="Header"/>
      <w:rPr>
        <w:rFonts w:asciiTheme="majorHAnsi" w:eastAsiaTheme="majorEastAsia" w:hAnsiTheme="majorHAnsi" w:cstheme="majorBidi"/>
        <w:u w:val="single"/>
      </w:rPr>
    </w:pPr>
    <w:r w:rsidRPr="00C92794">
      <w:rPr>
        <w:rFonts w:asciiTheme="majorHAnsi" w:eastAsiaTheme="majorEastAsia" w:hAnsiTheme="majorHAnsi" w:cstheme="majorBidi"/>
        <w:sz w:val="32"/>
        <w:szCs w:val="32"/>
        <w:u w:val="single"/>
      </w:rPr>
      <w:t>XTL Schrank</w:t>
    </w:r>
    <w:r w:rsidRPr="00C92794">
      <w:rPr>
        <w:rFonts w:asciiTheme="majorHAnsi" w:eastAsiaTheme="majorEastAsia" w:hAnsiTheme="majorHAnsi" w:cstheme="majorBidi"/>
        <w:sz w:val="32"/>
        <w:szCs w:val="32"/>
        <w:u w:val="single"/>
      </w:rPr>
      <w:ptab w:relativeTo="margin" w:alignment="center" w:leader="none"/>
    </w:r>
    <w:r w:rsidR="00022A77">
      <w:rPr>
        <w:rFonts w:asciiTheme="majorHAnsi" w:eastAsiaTheme="majorEastAsia" w:hAnsiTheme="majorHAnsi" w:cstheme="majorBidi"/>
        <w:sz w:val="32"/>
        <w:szCs w:val="32"/>
        <w:u w:val="single"/>
      </w:rPr>
      <w:t>XTL_L1.A2_R43</w:t>
    </w:r>
    <w:r w:rsidRPr="00C92794">
      <w:rPr>
        <w:rFonts w:asciiTheme="majorHAnsi" w:eastAsiaTheme="majorEastAsia" w:hAnsiTheme="majorHAnsi" w:cstheme="majorBidi"/>
        <w:sz w:val="32"/>
        <w:szCs w:val="32"/>
        <w:u w:val="single"/>
      </w:rPr>
      <w:ptab w:relativeTo="margin" w:alignment="right" w:leader="none"/>
    </w:r>
    <w:r w:rsidR="00022A77">
      <w:rPr>
        <w:rFonts w:asciiTheme="majorHAnsi" w:eastAsiaTheme="majorEastAsia" w:hAnsiTheme="majorHAnsi" w:cstheme="majorBidi"/>
        <w:sz w:val="32"/>
        <w:szCs w:val="32"/>
        <w:u w:val="single"/>
      </w:rPr>
      <w:t>166,85</w:t>
    </w:r>
    <w:r>
      <w:rPr>
        <w:rFonts w:asciiTheme="majorHAnsi" w:eastAsiaTheme="majorEastAsia" w:hAnsiTheme="majorHAnsi" w:cstheme="majorBidi"/>
        <w:sz w:val="32"/>
        <w:szCs w:val="32"/>
        <w:u w:val="single"/>
      </w:rPr>
      <w:t xml:space="preserve"> m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E5937"/>
    <w:multiLevelType w:val="hybridMultilevel"/>
    <w:tmpl w:val="6B32C18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0B80"/>
    <w:rsid w:val="00022A77"/>
    <w:rsid w:val="000A6268"/>
    <w:rsid w:val="000B6679"/>
    <w:rsid w:val="00236655"/>
    <w:rsid w:val="00270CF5"/>
    <w:rsid w:val="0029025F"/>
    <w:rsid w:val="002F4274"/>
    <w:rsid w:val="00332F32"/>
    <w:rsid w:val="003871ED"/>
    <w:rsid w:val="004033A3"/>
    <w:rsid w:val="00410244"/>
    <w:rsid w:val="00414FF5"/>
    <w:rsid w:val="004478BC"/>
    <w:rsid w:val="00457760"/>
    <w:rsid w:val="0049693E"/>
    <w:rsid w:val="004B0B80"/>
    <w:rsid w:val="004E44A8"/>
    <w:rsid w:val="005061C6"/>
    <w:rsid w:val="005534B9"/>
    <w:rsid w:val="005631F4"/>
    <w:rsid w:val="006570BB"/>
    <w:rsid w:val="006F7594"/>
    <w:rsid w:val="00743925"/>
    <w:rsid w:val="007A71EB"/>
    <w:rsid w:val="007E0CC7"/>
    <w:rsid w:val="00843D07"/>
    <w:rsid w:val="009328DD"/>
    <w:rsid w:val="00A1420C"/>
    <w:rsid w:val="00A4776D"/>
    <w:rsid w:val="00A77DF2"/>
    <w:rsid w:val="00AD0BD8"/>
    <w:rsid w:val="00AF6BD9"/>
    <w:rsid w:val="00B62810"/>
    <w:rsid w:val="00C7277C"/>
    <w:rsid w:val="00C92794"/>
    <w:rsid w:val="00CE1FB4"/>
    <w:rsid w:val="00E02800"/>
    <w:rsid w:val="00E034F3"/>
    <w:rsid w:val="00E34C85"/>
    <w:rsid w:val="00EB1400"/>
    <w:rsid w:val="00F91CE1"/>
    <w:rsid w:val="00FA6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0B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0B8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478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32F3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71EB"/>
  </w:style>
  <w:style w:type="paragraph" w:styleId="Footer">
    <w:name w:val="footer"/>
    <w:basedOn w:val="Normal"/>
    <w:link w:val="Foot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71EB"/>
  </w:style>
  <w:style w:type="paragraph" w:customStyle="1" w:styleId="A0E349F008B644AAB6A282E0D042D17E">
    <w:name w:val="A0E349F008B644AAB6A282E0D042D17E"/>
    <w:rsid w:val="007A71EB"/>
    <w:rPr>
      <w:rFonts w:eastAsiaTheme="minorEastAsia"/>
      <w:lang w:val="en-US"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0B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0B8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478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32F3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71EB"/>
  </w:style>
  <w:style w:type="paragraph" w:styleId="Footer">
    <w:name w:val="footer"/>
    <w:basedOn w:val="Normal"/>
    <w:link w:val="Foot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71EB"/>
  </w:style>
  <w:style w:type="paragraph" w:customStyle="1" w:styleId="A0E349F008B644AAB6A282E0D042D17E">
    <w:name w:val="A0E349F008B644AAB6A282E0D042D17E"/>
    <w:rsid w:val="007A71EB"/>
    <w:rPr>
      <w:rFonts w:eastAsiaTheme="minorEastAsia"/>
      <w:lang w:val="en-US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298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glossaryDocument" Target="glossary/document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9D8C92C102C421E8AF15D4095FF42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E8EA07F-DC59-4D66-8677-E898F66F2A2A}"/>
      </w:docPartPr>
      <w:docPartBody>
        <w:p w:rsidR="00581EDF" w:rsidRDefault="00C74AA7" w:rsidP="00C74AA7">
          <w:pPr>
            <w:pStyle w:val="99D8C92C102C421E8AF15D4095FF4255"/>
          </w:pPr>
          <w:r>
            <w:rPr>
              <w:rFonts w:asciiTheme="majorHAnsi" w:eastAsiaTheme="majorEastAsia" w:hAnsiTheme="majorHAnsi" w:cstheme="majorBidi"/>
              <w:sz w:val="36"/>
              <w:szCs w:val="36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4AA7"/>
    <w:rsid w:val="00392788"/>
    <w:rsid w:val="00581EDF"/>
    <w:rsid w:val="0065341C"/>
    <w:rsid w:val="00B11C58"/>
    <w:rsid w:val="00B432E2"/>
    <w:rsid w:val="00BB1430"/>
    <w:rsid w:val="00C74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83D4CC9A126485EA3BC18DC1B64664C">
    <w:name w:val="B83D4CC9A126485EA3BC18DC1B64664C"/>
    <w:rsid w:val="00C74AA7"/>
  </w:style>
  <w:style w:type="paragraph" w:customStyle="1" w:styleId="11B6D7F85BDB426B95085D0F51CA7E63">
    <w:name w:val="11B6D7F85BDB426B95085D0F51CA7E63"/>
    <w:rsid w:val="00C74AA7"/>
  </w:style>
  <w:style w:type="paragraph" w:customStyle="1" w:styleId="E26B6473BB174D7083D28034477DA812">
    <w:name w:val="E26B6473BB174D7083D28034477DA812"/>
    <w:rsid w:val="00C74AA7"/>
  </w:style>
  <w:style w:type="paragraph" w:customStyle="1" w:styleId="01B76F67CDA04D70BABBEF19C5D9F23C">
    <w:name w:val="01B76F67CDA04D70BABBEF19C5D9F23C"/>
    <w:rsid w:val="00C74AA7"/>
  </w:style>
  <w:style w:type="paragraph" w:customStyle="1" w:styleId="3FFCFF8FE63F4CA3A6BC745A4ACB86B2">
    <w:name w:val="3FFCFF8FE63F4CA3A6BC745A4ACB86B2"/>
    <w:rsid w:val="00C74AA7"/>
  </w:style>
  <w:style w:type="paragraph" w:customStyle="1" w:styleId="99D8C92C102C421E8AF15D4095FF4255">
    <w:name w:val="99D8C92C102C421E8AF15D4095FF4255"/>
    <w:rsid w:val="00C74AA7"/>
  </w:style>
  <w:style w:type="paragraph" w:customStyle="1" w:styleId="4C56A509BECA46E3AE632805CB922F18">
    <w:name w:val="4C56A509BECA46E3AE632805CB922F18"/>
    <w:rsid w:val="00C74AA7"/>
  </w:style>
  <w:style w:type="paragraph" w:customStyle="1" w:styleId="29E2BF6511654B98844A8E3B592CE63F">
    <w:name w:val="29E2BF6511654B98844A8E3B592CE63F"/>
    <w:rsid w:val="00C74AA7"/>
  </w:style>
  <w:style w:type="paragraph" w:customStyle="1" w:styleId="64DBE17201124C6395D947268AC23898">
    <w:name w:val="64DBE17201124C6395D947268AC23898"/>
    <w:rsid w:val="00C74AA7"/>
  </w:style>
  <w:style w:type="paragraph" w:customStyle="1" w:styleId="C854E009230E4E59979FF9CA60CC9FEE">
    <w:name w:val="C854E009230E4E59979FF9CA60CC9FEE"/>
    <w:rsid w:val="00C74AA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83D4CC9A126485EA3BC18DC1B64664C">
    <w:name w:val="B83D4CC9A126485EA3BC18DC1B64664C"/>
    <w:rsid w:val="00C74AA7"/>
  </w:style>
  <w:style w:type="paragraph" w:customStyle="1" w:styleId="11B6D7F85BDB426B95085D0F51CA7E63">
    <w:name w:val="11B6D7F85BDB426B95085D0F51CA7E63"/>
    <w:rsid w:val="00C74AA7"/>
  </w:style>
  <w:style w:type="paragraph" w:customStyle="1" w:styleId="E26B6473BB174D7083D28034477DA812">
    <w:name w:val="E26B6473BB174D7083D28034477DA812"/>
    <w:rsid w:val="00C74AA7"/>
  </w:style>
  <w:style w:type="paragraph" w:customStyle="1" w:styleId="01B76F67CDA04D70BABBEF19C5D9F23C">
    <w:name w:val="01B76F67CDA04D70BABBEF19C5D9F23C"/>
    <w:rsid w:val="00C74AA7"/>
  </w:style>
  <w:style w:type="paragraph" w:customStyle="1" w:styleId="3FFCFF8FE63F4CA3A6BC745A4ACB86B2">
    <w:name w:val="3FFCFF8FE63F4CA3A6BC745A4ACB86B2"/>
    <w:rsid w:val="00C74AA7"/>
  </w:style>
  <w:style w:type="paragraph" w:customStyle="1" w:styleId="99D8C92C102C421E8AF15D4095FF4255">
    <w:name w:val="99D8C92C102C421E8AF15D4095FF4255"/>
    <w:rsid w:val="00C74AA7"/>
  </w:style>
  <w:style w:type="paragraph" w:customStyle="1" w:styleId="4C56A509BECA46E3AE632805CB922F18">
    <w:name w:val="4C56A509BECA46E3AE632805CB922F18"/>
    <w:rsid w:val="00C74AA7"/>
  </w:style>
  <w:style w:type="paragraph" w:customStyle="1" w:styleId="29E2BF6511654B98844A8E3B592CE63F">
    <w:name w:val="29E2BF6511654B98844A8E3B592CE63F"/>
    <w:rsid w:val="00C74AA7"/>
  </w:style>
  <w:style w:type="paragraph" w:customStyle="1" w:styleId="64DBE17201124C6395D947268AC23898">
    <w:name w:val="64DBE17201124C6395D947268AC23898"/>
    <w:rsid w:val="00C74AA7"/>
  </w:style>
  <w:style w:type="paragraph" w:customStyle="1" w:styleId="C854E009230E4E59979FF9CA60CC9FEE">
    <w:name w:val="C854E009230E4E59979FF9CA60CC9FEE"/>
    <w:rsid w:val="00C74AA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C09EF5-2270-43CC-B16E-3617437C43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C157151.dotm</Template>
  <TotalTime>0</TotalTime>
  <Pages>3</Pages>
  <Words>89</Words>
  <Characters>561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DESY</Company>
  <LinksUpToDate>false</LinksUpToDate>
  <CharactersWithSpaces>649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Installationsvorschrift</dc:title>
  <dc:creator>Negodin, Evgueni</dc:creator>
  <cp:lastModifiedBy>Negodin, Evgueni</cp:lastModifiedBy>
  <cp:revision>4</cp:revision>
  <dcterms:created xsi:type="dcterms:W3CDTF">2014-10-20T14:52:00Z</dcterms:created>
  <dcterms:modified xsi:type="dcterms:W3CDTF">2014-10-20T15:04:00Z</dcterms:modified>
</cp:coreProperties>
</file>