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861"/>
        <w:gridCol w:w="4093"/>
        <w:gridCol w:w="2835"/>
        <w:gridCol w:w="1980"/>
      </w:tblGrid>
      <w:tr w:rsidR="004478BC" w:rsidTr="00457760">
        <w:trPr>
          <w:trHeight w:val="153"/>
        </w:trPr>
        <w:tc>
          <w:tcPr>
            <w:tcW w:w="1861" w:type="dxa"/>
          </w:tcPr>
          <w:p w:rsidR="004478BC" w:rsidRPr="004478BC" w:rsidRDefault="006570BB" w:rsidP="004478BC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Laufende Nummer</w:t>
            </w:r>
          </w:p>
        </w:tc>
        <w:tc>
          <w:tcPr>
            <w:tcW w:w="4093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Name</w:t>
            </w:r>
          </w:p>
        </w:tc>
        <w:tc>
          <w:tcPr>
            <w:tcW w:w="2835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Position im Tunnel</w:t>
            </w:r>
          </w:p>
        </w:tc>
        <w:tc>
          <w:tcPr>
            <w:tcW w:w="1980" w:type="dxa"/>
          </w:tcPr>
          <w:p w:rsidR="004478BC" w:rsidRPr="004478BC" w:rsidRDefault="004478BC" w:rsidP="006570BB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LWL</w:t>
            </w:r>
            <w:r w:rsidR="006570BB">
              <w:rPr>
                <w:sz w:val="16"/>
                <w:szCs w:val="16"/>
              </w:rPr>
              <w:t>-</w:t>
            </w:r>
            <w:r w:rsidR="0049693E">
              <w:rPr>
                <w:sz w:val="16"/>
                <w:szCs w:val="16"/>
              </w:rPr>
              <w:t>Ausfä</w:t>
            </w:r>
            <w:r w:rsidRPr="004478BC">
              <w:rPr>
                <w:sz w:val="16"/>
                <w:szCs w:val="16"/>
              </w:rPr>
              <w:t>delungspunkt</w:t>
            </w:r>
          </w:p>
        </w:tc>
      </w:tr>
      <w:tr w:rsidR="004478BC" w:rsidTr="00457760">
        <w:trPr>
          <w:trHeight w:val="913"/>
        </w:trPr>
        <w:tc>
          <w:tcPr>
            <w:tcW w:w="1861" w:type="dxa"/>
          </w:tcPr>
          <w:p w:rsidR="004478BC" w:rsidRPr="006570BB" w:rsidRDefault="004478BC" w:rsidP="006570BB">
            <w:pPr>
              <w:spacing w:before="240"/>
              <w:jc w:val="center"/>
              <w:rPr>
                <w:sz w:val="32"/>
                <w:szCs w:val="32"/>
                <w:lang w:val="en-US"/>
              </w:rPr>
            </w:pPr>
            <w:r w:rsidRPr="006570BB">
              <w:rPr>
                <w:sz w:val="32"/>
                <w:szCs w:val="32"/>
                <w:lang w:val="en-US"/>
              </w:rPr>
              <w:t>#</w:t>
            </w:r>
            <w:r w:rsidR="00FC23D8">
              <w:rPr>
                <w:sz w:val="32"/>
                <w:szCs w:val="32"/>
                <w:lang w:val="en-US"/>
              </w:rPr>
              <w:t>8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093" w:type="dxa"/>
          </w:tcPr>
          <w:p w:rsidR="006570BB" w:rsidRPr="00457760" w:rsidRDefault="00FC23D8" w:rsidP="00457760">
            <w:pPr>
              <w:spacing w:before="240"/>
              <w:jc w:val="center"/>
              <w:rPr>
                <w:bCs/>
                <w:sz w:val="40"/>
                <w:szCs w:val="40"/>
                <w:lang w:val="en-US"/>
              </w:rPr>
            </w:pPr>
            <w:r>
              <w:rPr>
                <w:bCs/>
                <w:sz w:val="40"/>
                <w:szCs w:val="40"/>
                <w:lang w:val="en-US"/>
              </w:rPr>
              <w:t>XTL_L1.A2_R15</w:t>
            </w:r>
          </w:p>
        </w:tc>
        <w:tc>
          <w:tcPr>
            <w:tcW w:w="2835" w:type="dxa"/>
          </w:tcPr>
          <w:p w:rsidR="004478BC" w:rsidRPr="006570BB" w:rsidRDefault="00FC23D8" w:rsidP="006570BB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138,35</w:t>
            </w:r>
            <w:r w:rsidR="004478BC" w:rsidRPr="006570BB">
              <w:rPr>
                <w:sz w:val="32"/>
                <w:szCs w:val="32"/>
              </w:rPr>
              <w:t xml:space="preserve"> m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</w:rPr>
            </w:pPr>
          </w:p>
        </w:tc>
        <w:tc>
          <w:tcPr>
            <w:tcW w:w="1980" w:type="dxa"/>
          </w:tcPr>
          <w:p w:rsidR="004478BC" w:rsidRPr="006570BB" w:rsidRDefault="00FC23D8" w:rsidP="006570BB">
            <w:pPr>
              <w:spacing w:before="24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7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</w:rPr>
            </w:pPr>
          </w:p>
        </w:tc>
      </w:tr>
    </w:tbl>
    <w:p w:rsidR="00270CF5" w:rsidRDefault="00FC23D8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0121C03" wp14:editId="01C994A8">
                <wp:simplePos x="0" y="0"/>
                <wp:positionH relativeFrom="column">
                  <wp:posOffset>71120</wp:posOffset>
                </wp:positionH>
                <wp:positionV relativeFrom="paragraph">
                  <wp:posOffset>556260</wp:posOffset>
                </wp:positionV>
                <wp:extent cx="6663690" cy="3237865"/>
                <wp:effectExtent l="0" t="0" r="22860" b="95885"/>
                <wp:wrapTopAndBottom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3690" cy="3237865"/>
                          <a:chOff x="0" y="0"/>
                          <a:chExt cx="6663690" cy="3238096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0" y="0"/>
                            <a:ext cx="6663690" cy="3238096"/>
                            <a:chOff x="0" y="0"/>
                            <a:chExt cx="6663690" cy="3238096"/>
                          </a:xfrm>
                        </wpg:grpSpPr>
                        <wpg:grpSp>
                          <wpg:cNvPr id="299" name="Group 10"/>
                          <wpg:cNvGrpSpPr/>
                          <wpg:grpSpPr>
                            <a:xfrm>
                              <a:off x="967839" y="0"/>
                              <a:ext cx="4909185" cy="2656205"/>
                              <a:chOff x="1093862" y="0"/>
                              <a:chExt cx="4909546" cy="2656706"/>
                            </a:xfrm>
                          </wpg:grpSpPr>
                          <pic:pic xmlns:pic="http://schemas.openxmlformats.org/drawingml/2006/picture">
                            <pic:nvPicPr>
                              <pic:cNvPr id="300" name="Picture 300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3862" y="0"/>
                                <a:ext cx="4909546" cy="265670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pic:spPr>
                          </pic:pic>
                          <wpg:grpSp>
                            <wpg:cNvPr id="301" name="Group 301"/>
                            <wpg:cNvGrpSpPr/>
                            <wpg:grpSpPr>
                              <a:xfrm>
                                <a:off x="1749575" y="486161"/>
                                <a:ext cx="3600000" cy="2088000"/>
                                <a:chOff x="1749575" y="486161"/>
                                <a:chExt cx="3600000" cy="2088000"/>
                              </a:xfrm>
                            </wpg:grpSpPr>
                            <wpg:grpSp>
                              <wpg:cNvPr id="302" name="Group 302"/>
                              <wpg:cNvGrpSpPr/>
                              <wpg:grpSpPr>
                                <a:xfrm>
                                  <a:off x="1749575" y="486161"/>
                                  <a:ext cx="3600000" cy="2088000"/>
                                  <a:chOff x="1749575" y="486161"/>
                                  <a:chExt cx="3600000" cy="2088000"/>
                                </a:xfrm>
                              </wpg:grpSpPr>
                              <wps:wsp>
                                <wps:cNvPr id="303" name="Rectangle 303"/>
                                <wps:cNvSpPr/>
                                <wps:spPr>
                                  <a:xfrm>
                                    <a:off x="1749575" y="486161"/>
                                    <a:ext cx="3600000" cy="2088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rPr>
                                          <w:rFonts w:eastAsia="Times New Roman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tlCol="0" anchor="ctr"/>
                              </wps:wsp>
                              <wps:wsp>
                                <wps:cNvPr id="304" name="Rectangle 304"/>
                                <wps:cNvSpPr/>
                                <wps:spPr>
                                  <a:xfrm>
                                    <a:off x="1749575" y="486161"/>
                                    <a:ext cx="3600000" cy="194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rPr>
                                          <w:rFonts w:eastAsia="Times New Roman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tlCol="0" anchor="ctr"/>
                              </wps:wsp>
                              <wps:wsp>
                                <wps:cNvPr id="305" name="Rectangle 305"/>
                                <wps:cNvSpPr/>
                                <wps:spPr>
                                  <a:xfrm>
                                    <a:off x="2901575" y="486161"/>
                                    <a:ext cx="864000" cy="1944000"/>
                                  </a:xfrm>
                                  <a:prstGeom prst="rect">
                                    <a:avLst/>
                                  </a:prstGeom>
                                  <a:pattFill prst="dotGrid">
                                    <a:fgClr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rPr>
                                          <w:rFonts w:eastAsia="Times New Roman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tlCol="0" anchor="ctr"/>
                              </wps:wsp>
                              <wps:wsp>
                                <wps:cNvPr id="306" name="Rectangle 306"/>
                                <wps:cNvSpPr/>
                                <wps:spPr>
                                  <a:xfrm>
                                    <a:off x="4197447" y="486161"/>
                                    <a:ext cx="864000" cy="1944000"/>
                                  </a:xfrm>
                                  <a:prstGeom prst="rect">
                                    <a:avLst/>
                                  </a:prstGeom>
                                  <a:pattFill prst="dotGrid">
                                    <a:fgClr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rPr>
                                          <w:rFonts w:eastAsia="Times New Roman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tlCol="0" anchor="ctr"/>
                              </wps:wsp>
                              <wps:wsp>
                                <wps:cNvPr id="308" name="Rectangle 308"/>
                                <wps:cNvSpPr/>
                                <wps:spPr>
                                  <a:xfrm>
                                    <a:off x="2037202" y="486161"/>
                                    <a:ext cx="864000" cy="1944000"/>
                                  </a:xfrm>
                                  <a:prstGeom prst="rect">
                                    <a:avLst/>
                                  </a:prstGeom>
                                  <a:pattFill prst="dotGrid">
                                    <a:fgClr>
                                      <a:schemeClr val="accent1">
                                        <a:lumMod val="40000"/>
                                        <a:lumOff val="60000"/>
                                      </a:schemeClr>
                                    </a:fgClr>
                                    <a:bgClr>
                                      <a:schemeClr val="bg1"/>
                                    </a:bgClr>
                                  </a:patt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rPr>
                                          <w:rFonts w:eastAsia="Times New Roman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tlCol="0" anchor="ctr"/>
                              </wps:wsp>
                              <pic:pic xmlns:pic="http://schemas.openxmlformats.org/drawingml/2006/picture">
                                <pic:nvPicPr>
                                  <pic:cNvPr id="309" name="Picture 309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0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3793301" y="504161"/>
                                    <a:ext cx="364084" cy="1908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chemeClr val="accent1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chemeClr val="tx1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35921" dir="2700000" algn="ctr" rotWithShape="0">
                                            <a:schemeClr val="bg2"/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pic:spPr>
                              </pic:pic>
                            </wpg:grpSp>
                            <wpg:grpSp>
                              <wpg:cNvPr id="310" name="Group 310"/>
                              <wpg:cNvGrpSpPr/>
                              <wpg:grpSpPr>
                                <a:xfrm>
                                  <a:off x="2725411" y="493975"/>
                                  <a:ext cx="2323808" cy="162877"/>
                                  <a:chOff x="2725411" y="493975"/>
                                  <a:chExt cx="2323808" cy="162877"/>
                                </a:xfrm>
                              </wpg:grpSpPr>
                              <wps:wsp>
                                <wps:cNvPr id="311" name="TextBox 101"/>
                                <wps:cNvSpPr txBox="1"/>
                                <wps:spPr>
                                  <a:xfrm>
                                    <a:off x="2725411" y="495562"/>
                                    <a:ext cx="162560" cy="1612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5">
                                      <a:lumMod val="75000"/>
                                    </a:schemeClr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pStyle w:val="NormalWeb"/>
                                        <w:spacing w:before="0" w:beforeAutospacing="0" w:after="0" w:afterAutospacing="0"/>
                                        <w:jc w:val="center"/>
                                      </w:pPr>
                                      <w:r>
                                        <w:rPr>
                                          <w:rFonts w:asciiTheme="minorHAnsi" w:hAnsi="Calibri" w:cstheme="minorBidi"/>
                                          <w:color w:val="9BBB59" w:themeColor="accent3"/>
                                          <w:kern w:val="24"/>
                                          <w:sz w:val="20"/>
                                          <w:szCs w:val="20"/>
                                          <w:lang w:val="en-US"/>
                                        </w:rPr>
                                        <w:t>1</w:t>
                                      </w:r>
                                    </w:p>
                                  </w:txbxContent>
                                </wps:txbx>
                                <wps:bodyPr wrap="square" lIns="0" tIns="0" rIns="0" bIns="0" rtlCol="0">
                                  <a:spAutoFit/>
                                </wps:bodyPr>
                              </wps:wsp>
                              <wps:wsp>
                                <wps:cNvPr id="312" name="TextBox 102"/>
                                <wps:cNvSpPr txBox="1"/>
                                <wps:spPr>
                                  <a:xfrm>
                                    <a:off x="3591354" y="493975"/>
                                    <a:ext cx="162560" cy="1612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5">
                                      <a:lumMod val="75000"/>
                                    </a:schemeClr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pStyle w:val="NormalWeb"/>
                                        <w:spacing w:before="0" w:beforeAutospacing="0" w:after="0" w:afterAutospacing="0"/>
                                        <w:jc w:val="center"/>
                                      </w:pPr>
                                      <w:r>
                                        <w:rPr>
                                          <w:rFonts w:asciiTheme="minorHAnsi" w:hAnsi="Calibri" w:cstheme="minorBidi"/>
                                          <w:color w:val="9BBB59" w:themeColor="accent3"/>
                                          <w:kern w:val="24"/>
                                          <w:sz w:val="20"/>
                                          <w:szCs w:val="20"/>
                                          <w:lang w:val="en-US"/>
                                        </w:rPr>
                                        <w:t>2</w:t>
                                      </w:r>
                                    </w:p>
                                  </w:txbxContent>
                                </wps:txbx>
                                <wps:bodyPr wrap="square" lIns="0" tIns="0" rIns="0" bIns="0" rtlCol="0">
                                  <a:spAutoFit/>
                                </wps:bodyPr>
                              </wps:wsp>
                              <wps:wsp>
                                <wps:cNvPr id="313" name="TextBox 103"/>
                                <wps:cNvSpPr txBox="1"/>
                                <wps:spPr>
                                  <a:xfrm>
                                    <a:off x="4886659" y="493975"/>
                                    <a:ext cx="162560" cy="16129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accent5">
                                      <a:lumMod val="75000"/>
                                    </a:schemeClr>
                                  </a:solidFill>
                                  <a:ln w="6350">
                                    <a:solidFill>
                                      <a:srgbClr val="000000"/>
                                    </a:solidFill>
                                  </a:ln>
                                </wps:spPr>
                                <wps:txbx>
                                  <w:txbxContent>
                                    <w:p w:rsidR="00FC23D8" w:rsidRDefault="00FC23D8" w:rsidP="00FC23D8">
                                      <w:pPr>
                                        <w:pStyle w:val="NormalWeb"/>
                                        <w:spacing w:before="0" w:beforeAutospacing="0" w:after="0" w:afterAutospacing="0"/>
                                        <w:jc w:val="center"/>
                                      </w:pPr>
                                      <w:r>
                                        <w:rPr>
                                          <w:rFonts w:asciiTheme="minorHAnsi" w:hAnsi="Calibri" w:cstheme="minorBidi"/>
                                          <w:color w:val="9BBB59" w:themeColor="accent3"/>
                                          <w:kern w:val="24"/>
                                          <w:sz w:val="20"/>
                                          <w:szCs w:val="20"/>
                                          <w:lang w:val="en-US"/>
                                        </w:rPr>
                                        <w:t>3</w:t>
                                      </w:r>
                                    </w:p>
                                  </w:txbxContent>
                                </wps:txbx>
                                <wps:bodyPr wrap="square" lIns="0" tIns="0" rIns="0" bIns="0" rtlCol="0">
                                  <a:sp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293" name="Group 11"/>
                          <wpg:cNvGrpSpPr/>
                          <wpg:grpSpPr>
                            <a:xfrm>
                              <a:off x="0" y="2565070"/>
                              <a:ext cx="6663690" cy="366395"/>
                              <a:chOff x="0" y="2570981"/>
                              <a:chExt cx="6663692" cy="366713"/>
                            </a:xfrm>
                          </wpg:grpSpPr>
                          <wps:wsp>
                            <wps:cNvPr id="294" name="Freeform 294"/>
                            <wps:cNvSpPr/>
                            <wps:spPr>
                              <a:xfrm>
                                <a:off x="5206367" y="2570981"/>
                                <a:ext cx="1457325" cy="366713"/>
                              </a:xfrm>
                              <a:custGeom>
                                <a:avLst/>
                                <a:gdLst>
                                  <a:gd name="connsiteX0" fmla="*/ 0 w 1457325"/>
                                  <a:gd name="connsiteY0" fmla="*/ 0 h 366713"/>
                                  <a:gd name="connsiteX1" fmla="*/ 4763 w 1457325"/>
                                  <a:gd name="connsiteY1" fmla="*/ 364332 h 366713"/>
                                  <a:gd name="connsiteX2" fmla="*/ 1457325 w 1457325"/>
                                  <a:gd name="connsiteY2" fmla="*/ 366713 h 366713"/>
                                  <a:gd name="connsiteX3" fmla="*/ 1435894 w 1457325"/>
                                  <a:gd name="connsiteY3" fmla="*/ 328613 h 366713"/>
                                  <a:gd name="connsiteX4" fmla="*/ 1421606 w 1457325"/>
                                  <a:gd name="connsiteY4" fmla="*/ 302419 h 366713"/>
                                  <a:gd name="connsiteX5" fmla="*/ 1409700 w 1457325"/>
                                  <a:gd name="connsiteY5" fmla="*/ 288132 h 366713"/>
                                  <a:gd name="connsiteX6" fmla="*/ 1395413 w 1457325"/>
                                  <a:gd name="connsiteY6" fmla="*/ 273844 h 366713"/>
                                  <a:gd name="connsiteX7" fmla="*/ 1383506 w 1457325"/>
                                  <a:gd name="connsiteY7" fmla="*/ 250032 h 366713"/>
                                  <a:gd name="connsiteX8" fmla="*/ 1378744 w 1457325"/>
                                  <a:gd name="connsiteY8" fmla="*/ 230982 h 366713"/>
                                  <a:gd name="connsiteX9" fmla="*/ 1381125 w 1457325"/>
                                  <a:gd name="connsiteY9" fmla="*/ 211932 h 366713"/>
                                  <a:gd name="connsiteX10" fmla="*/ 1385888 w 1457325"/>
                                  <a:gd name="connsiteY10" fmla="*/ 178594 h 366713"/>
                                  <a:gd name="connsiteX11" fmla="*/ 1393031 w 1457325"/>
                                  <a:gd name="connsiteY11" fmla="*/ 161925 h 366713"/>
                                  <a:gd name="connsiteX12" fmla="*/ 1400175 w 1457325"/>
                                  <a:gd name="connsiteY12" fmla="*/ 147638 h 366713"/>
                                  <a:gd name="connsiteX13" fmla="*/ 1409700 w 1457325"/>
                                  <a:gd name="connsiteY13" fmla="*/ 121444 h 366713"/>
                                  <a:gd name="connsiteX14" fmla="*/ 1412081 w 1457325"/>
                                  <a:gd name="connsiteY14" fmla="*/ 95250 h 366713"/>
                                  <a:gd name="connsiteX15" fmla="*/ 1412081 w 1457325"/>
                                  <a:gd name="connsiteY15" fmla="*/ 69057 h 366713"/>
                                  <a:gd name="connsiteX16" fmla="*/ 1402556 w 1457325"/>
                                  <a:gd name="connsiteY16" fmla="*/ 45244 h 366713"/>
                                  <a:gd name="connsiteX17" fmla="*/ 1393031 w 1457325"/>
                                  <a:gd name="connsiteY17" fmla="*/ 28575 h 366713"/>
                                  <a:gd name="connsiteX18" fmla="*/ 1383506 w 1457325"/>
                                  <a:gd name="connsiteY18" fmla="*/ 9525 h 366713"/>
                                  <a:gd name="connsiteX19" fmla="*/ 1376363 w 1457325"/>
                                  <a:gd name="connsiteY19" fmla="*/ 2382 h 366713"/>
                                  <a:gd name="connsiteX20" fmla="*/ 0 w 1457325"/>
                                  <a:gd name="connsiteY20" fmla="*/ 0 h 3667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1457325" h="366713">
                                    <a:moveTo>
                                      <a:pt x="0" y="0"/>
                                    </a:moveTo>
                                    <a:cubicBezTo>
                                      <a:pt x="1588" y="121444"/>
                                      <a:pt x="3175" y="242888"/>
                                      <a:pt x="4763" y="364332"/>
                                    </a:cubicBezTo>
                                    <a:lnTo>
                                      <a:pt x="1457325" y="366713"/>
                                    </a:lnTo>
                                    <a:lnTo>
                                      <a:pt x="1435894" y="328613"/>
                                    </a:lnTo>
                                    <a:lnTo>
                                      <a:pt x="1421606" y="302419"/>
                                    </a:lnTo>
                                    <a:lnTo>
                                      <a:pt x="1409700" y="288132"/>
                                    </a:lnTo>
                                    <a:lnTo>
                                      <a:pt x="1395413" y="273844"/>
                                    </a:lnTo>
                                    <a:lnTo>
                                      <a:pt x="1383506" y="250032"/>
                                    </a:lnTo>
                                    <a:lnTo>
                                      <a:pt x="1378744" y="230982"/>
                                    </a:lnTo>
                                    <a:lnTo>
                                      <a:pt x="1381125" y="211932"/>
                                    </a:lnTo>
                                    <a:lnTo>
                                      <a:pt x="1385888" y="178594"/>
                                    </a:lnTo>
                                    <a:lnTo>
                                      <a:pt x="1393031" y="161925"/>
                                    </a:lnTo>
                                    <a:lnTo>
                                      <a:pt x="1400175" y="147638"/>
                                    </a:lnTo>
                                    <a:lnTo>
                                      <a:pt x="1409700" y="121444"/>
                                    </a:lnTo>
                                    <a:lnTo>
                                      <a:pt x="1412081" y="95250"/>
                                    </a:lnTo>
                                    <a:lnTo>
                                      <a:pt x="1412081" y="69057"/>
                                    </a:lnTo>
                                    <a:lnTo>
                                      <a:pt x="1402556" y="45244"/>
                                    </a:lnTo>
                                    <a:lnTo>
                                      <a:pt x="1393031" y="28575"/>
                                    </a:lnTo>
                                    <a:lnTo>
                                      <a:pt x="1383506" y="9525"/>
                                    </a:lnTo>
                                    <a:lnTo>
                                      <a:pt x="1376363" y="238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g:grpSp>
                            <wpg:cNvPr id="295" name="Group 295"/>
                            <wpg:cNvGrpSpPr/>
                            <wpg:grpSpPr>
                              <a:xfrm>
                                <a:off x="0" y="2574161"/>
                                <a:ext cx="5196741" cy="360219"/>
                                <a:chOff x="0" y="2574161"/>
                                <a:chExt cx="5196741" cy="360218"/>
                              </a:xfrm>
                            </wpg:grpSpPr>
                            <wps:wsp>
                              <wps:cNvPr id="296" name="Rectangle 296"/>
                              <wps:cNvSpPr/>
                              <wps:spPr>
                                <a:xfrm>
                                  <a:off x="0" y="2574161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1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FC23D8" w:rsidRDefault="00FC23D8" w:rsidP="00FC23D8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297" name="Rectangle 297"/>
                              <wps:cNvSpPr/>
                              <wps:spPr>
                                <a:xfrm>
                                  <a:off x="1734862" y="2574339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1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FC23D8" w:rsidRDefault="00FC23D8" w:rsidP="00FC23D8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298" name="Rectangle 298"/>
                              <wps:cNvSpPr/>
                              <wps:spPr>
                                <a:xfrm>
                                  <a:off x="3475941" y="2574339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1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FC23D8" w:rsidRDefault="00FC23D8" w:rsidP="00FC23D8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</wpg:grpSp>
                        </wpg:grpSp>
                        <wpg:grpSp>
                          <wpg:cNvPr id="29" name="Group 29"/>
                          <wpg:cNvGrpSpPr/>
                          <wpg:grpSpPr>
                            <a:xfrm>
                              <a:off x="2594759" y="1953491"/>
                              <a:ext cx="3920490" cy="1284605"/>
                              <a:chOff x="0" y="0"/>
                              <a:chExt cx="3921049" cy="1284605"/>
                            </a:xfrm>
                          </wpg:grpSpPr>
                          <wps:wsp>
                            <wps:cNvPr id="26" name="Arc 26"/>
                            <wps:cNvSpPr/>
                            <wps:spPr>
                              <a:xfrm>
                                <a:off x="0" y="14630"/>
                                <a:ext cx="1818005" cy="1254760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Arc 27"/>
                            <wps:cNvSpPr/>
                            <wps:spPr>
                              <a:xfrm flipH="1">
                                <a:off x="1967789" y="0"/>
                                <a:ext cx="1953260" cy="1284605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noFill/>
                              <a:ln w="38100" cap="flat" cmpd="tri" algn="ctr">
                                <a:solidFill>
                                  <a:srgbClr val="FFC000"/>
                                </a:solidFill>
                                <a:prstDash val="solid"/>
                              </a:ln>
                              <a:effectLst>
                                <a:outerShdw blurRad="40000" dist="23000" dir="5400000" rotWithShape="0">
                                  <a:srgbClr val="000000">
                                    <a:alpha val="35000"/>
                                  </a:srgb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28" name="Picture 2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239584" y="687628"/>
                                <a:ext cx="182880" cy="212141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</wpg:grpSp>
                      <pic:pic xmlns:pic="http://schemas.openxmlformats.org/drawingml/2006/picture">
                        <pic:nvPicPr>
                          <pic:cNvPr id="314" name="Picture 314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49730" y="475013"/>
                            <a:ext cx="3699164" cy="209005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" o:spid="_x0000_s1026" style="position:absolute;margin-left:5.6pt;margin-top:43.8pt;width:524.7pt;height:254.95pt;z-index:251680768" coordsize="66636,32380" o:gfxdata="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">
                <v:group id="Group 1" o:spid="_x0000_s1027" style="position:absolute;width:66636;height:32380" coordsize="66636,323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FK8AAAADaAAAADwAAAGRycy9kb3ducmV2LnhtbERPTYvCMBC9L/gfwgje&#10;1rTKLlKNIqLiQRZWBfE2NGNbbCaliW3990YQPA2P9zmzRWdK0VDtCssK4mEEgji1uuBMwem4+Z6A&#10;cB5ZY2mZFDzIwWLe+5phom3L/9QcfCZCCLsEFeTeV4mULs3JoBvaijhwV1sb9AHWmdQ1tiHclHIU&#10;Rb/SYMGhIceKVjmlt8PdKNi22C7H8brZ366rx+X483fex6TUoN8tpyA8df4jfrt3OsyH1yuvK+dP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C4oUrwAAAANoAAAAPAAAA&#10;AAAAAAAAAAAAAKoCAABkcnMvZG93bnJldi54bWxQSwUGAAAAAAQABAD6AAAAlwMAAAAA&#10;">
                  <v:group id="Group 10" o:spid="_x0000_s1028" style="position:absolute;left:9678;width:49092;height:26562" coordorigin="10938" coordsize="49095,26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300" o:spid="_x0000_s1029" type="#_x0000_t75" style="position:absolute;left:10938;width:49096;height:265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xGwTDAAAA3AAAAA8AAABkcnMvZG93bnJldi54bWxET8tqwkAU3Rf8h+EKborOVEVsdAymtKVb&#10;H7R1d8lck5DMnZCZmvTvO4uCy8N5b9PBNuJGna8ca3iaKRDEuTMVFxrOp7fpGoQPyAYbx6Thlzyk&#10;u9HDFhPjej7Q7RgKEUPYJ6ihDKFNpPR5SRb9zLXEkbu6zmKIsCuk6bCP4baRc6VW0mLFsaHEll5K&#10;yuvjj9XwlT0u3y8LVp/mQOfld/38ajKj9WQ87DcgAg3hLv53fxgNCxXnxzPxCMjd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nEbBMMAAADcAAAADwAAAAAAAAAAAAAAAACf&#10;AgAAZHJzL2Rvd25yZXYueG1sUEsFBgAAAAAEAAQA9wAAAI8DAAAAAA==&#10;" fillcolor="#4f81bd [3204]" strokecolor="black [3213]">
                      <v:imagedata r:id="rId14" o:title=""/>
                      <v:shadow color="#eeece1 [3214]"/>
                    </v:shape>
                    <v:group id="Group 301" o:spid="_x0000_s1030" style="position:absolute;left:17495;top:4861;width:36000;height:20880" coordorigin="17495,4861" coordsize="36000,20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xRJsYAAADc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UQyP&#10;M+EI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TFEmxgAAANwA&#10;AAAPAAAAAAAAAAAAAAAAAKoCAABkcnMvZG93bnJldi54bWxQSwUGAAAAAAQABAD6AAAAnQMAAAAA&#10;">
                      <v:group id="Group 302" o:spid="_x0000_s1031" style="position:absolute;left:17495;top:4861;width:36000;height:20880" coordorigin="17495,4861" coordsize="36000,208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      <v:rect id="Rectangle 303" o:spid="_x0000_s1032" style="position:absolute;left:17495;top:4861;width:36000;height:208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3olcYA&#10;AADcAAAADwAAAGRycy9kb3ducmV2LnhtbESPQWvCQBSE74X+h+UVems2VRBJXcUKBaEqxLSCt8fu&#10;M4nNvg3ZVdP+elcQehxm5htmMuttI87U+dqxgtckBUGsnam5VPBVfLyMQfiAbLBxTAp+ycNs+vgw&#10;wcy4C+d03oZSRAj7DBVUIbSZlF5XZNEnriWO3sF1FkOUXSlNh5cIt40cpOlIWqw5LlTY0qIi/bM9&#10;WQX0vTvmf/tPvVnpuct5EYr3Yq3U81M/fwMRqA//4Xt7aRQM0yHczsQjIK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v3olcYAAADcAAAADwAAAAAAAAAAAAAAAACYAgAAZHJz&#10;L2Rvd25yZXYueG1sUEsFBgAAAAAEAAQA9QAAAIsDAAAAAA==&#10;" filled="f" strokecolor="#243f60 [1604]" strokeweight="2pt">
                          <v:textbox>
                            <w:txbxContent>
                              <w:p w:rsidR="00FC23D8" w:rsidRDefault="00FC23D8" w:rsidP="00FC23D8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v:textbox>
                        </v:rect>
                        <v:rect id="Rectangle 304" o:spid="_x0000_s1033" style="position:absolute;left:17495;top:4861;width:36000;height:19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Rw4cYA&#10;AADcAAAADwAAAGRycy9kb3ducmV2LnhtbESPQWvCQBSE7wX/w/IEb3VjLUVSV1GhILQWYtqCt8fu&#10;M4lm34bsqqm/visUPA4z8w0znXe2FmdqfeVYwWiYgCDWzlRcKPjK3x4nIHxANlg7JgW/5GE+6z1M&#10;MTXuwhmdt6EQEcI+RQVlCE0qpdclWfRD1xBHb+9aiyHKtpCmxUuE21o+JcmLtFhxXCixoVVJ+rg9&#10;WQX0/XPIrrt3/fmhFy7jVciX+UapQb9bvIII1IV7+L+9NgrGyTPczsQj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RRw4cYAAADcAAAADwAAAAAAAAAAAAAAAACYAgAAZHJz&#10;L2Rvd25yZXYueG1sUEsFBgAAAAAEAAQA9QAAAIsDAAAAAA==&#10;" filled="f" strokecolor="#243f60 [1604]" strokeweight="2pt">
                          <v:textbox>
                            <w:txbxContent>
                              <w:p w:rsidR="00FC23D8" w:rsidRDefault="00FC23D8" w:rsidP="00FC23D8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v:textbox>
                        </v:rect>
                        <v:rect id="Rectangle 305" o:spid="_x0000_s1034" style="position:absolute;left:29015;top:4861;width:8640;height:19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p448UA&#10;AADcAAAADwAAAGRycy9kb3ducmV2LnhtbESPS2sCMRSF9wX/Q7hCdzVTxQdTo/igILiQTttFd5fJ&#10;7WSYyc2QRB3/vSkUXB7O4+Ms171txYV8qB0reB1lIIhLp2uuFHx9vr8sQISIrLF1TApuFGC9Gjwt&#10;Mdfuyh90KWIl0giHHBWYGLtcylAashhGriNO3q/zFmOSvpLa4zWN21aOs2wmLdacCAY72hkqm+Js&#10;E3diTtPvTVPsO2/nZrs4/jTnuVLPw37zBiJSHx/h//ZBK5hkU/g7k46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OnjjxQAAANwAAAAPAAAAAAAAAAAAAAAAAJgCAABkcnMv&#10;ZG93bnJldi54bWxQSwUGAAAAAAQABAD1AAAAigMAAAAA&#10;" fillcolor="#b8cce4 [1300]" strokecolor="#243f60 [1604]" strokeweight="2pt">
                          <v:fill r:id="rId15" o:title="" color2="white [3212]" type="pattern"/>
                          <v:textbox>
                            <w:txbxContent>
                              <w:p w:rsidR="00FC23D8" w:rsidRDefault="00FC23D8" w:rsidP="00FC23D8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v:textbox>
                        </v:rect>
                        <v:rect id="Rectangle 306" o:spid="_x0000_s1035" style="position:absolute;left:41974;top:4861;width:8640;height:19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jmlMUA&#10;AADcAAAADwAAAGRycy9kb3ducmV2LnhtbESPS2sCMRSF9wX/Q7iCu5pR8cHUKNoiFLooju2iu8vk&#10;OhlmcjMkUaf/3hQKLg/n8XHW29624ko+1I4VTMYZCOLS6ZorBV+nw/MKRIjIGlvHpOCXAmw3g6c1&#10;5trd+EjXIlYijXDIUYGJsculDKUhi2HsOuLknZ23GJP0ldQeb2nctnKaZQtpseZEMNjRq6GyKS42&#10;cWfmc/69a4q3ztul2a8+fprLUqnRsN+9gIjUx0f4v/2uFcyyBfydSUd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6OaUxQAAANwAAAAPAAAAAAAAAAAAAAAAAJgCAABkcnMv&#10;ZG93bnJldi54bWxQSwUGAAAAAAQABAD1AAAAigMAAAAA&#10;" fillcolor="#b8cce4 [1300]" strokecolor="#243f60 [1604]" strokeweight="2pt">
                          <v:fill r:id="rId15" o:title="" color2="white [3212]" type="pattern"/>
                          <v:textbox>
                            <w:txbxContent>
                              <w:p w:rsidR="00FC23D8" w:rsidRDefault="00FC23D8" w:rsidP="00FC23D8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v:textbox>
                        </v:rect>
                        <v:rect id="Rectangle 308" o:spid="_x0000_s1036" style="position:absolute;left:20372;top:4861;width:8640;height:194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vXfcMA&#10;AADcAAAADwAAAGRycy9kb3ducmV2LnhtbERPTUsDMRC9C/0PYQRvNqtFW9ampVUEwYN02x56Gzbj&#10;ZtnNZEnSdv33zkHw+Hjfy/Xoe3WhmNrABh6mBSjiOtiWGwOH/fv9AlTKyBb7wGTghxKsV5ObJZY2&#10;XHlHlyo3SkI4lWjA5TyUWqfakcc0DQOxcN8heswCY6NtxKuE+14/FsWz9tiyNDgc6NVR3VVnL70z&#10;9/V03HTV2xD93G0Xn6fuPDfm7nbcvIDKNOZ/8Z/7wxqYFbJWzsgR0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TvXfcMAAADcAAAADwAAAAAAAAAAAAAAAACYAgAAZHJzL2Rv&#10;d25yZXYueG1sUEsFBgAAAAAEAAQA9QAAAIgDAAAAAA==&#10;" fillcolor="#b8cce4 [1300]" strokecolor="#243f60 [1604]" strokeweight="2pt">
                          <v:fill r:id="rId15" o:title="" color2="white [3212]" type="pattern"/>
                          <v:textbox>
                            <w:txbxContent>
                              <w:p w:rsidR="00FC23D8" w:rsidRDefault="00FC23D8" w:rsidP="00FC23D8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v:textbox>
                        </v:rect>
                        <v:shape id="Picture 309" o:spid="_x0000_s1037" type="#_x0000_t75" style="position:absolute;left:37933;top:5041;width:3640;height:190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KJpHEAAAA3AAAAA8AAABkcnMvZG93bnJldi54bWxEj19rwkAQxN8Fv8Oxhb5IvWsL0kZPkUKL&#10;9UnTP8/b3JqE5vZCbtX47T1B8HGYmd8ws0XvG3WgLtaBLTyODSjiIriaSwvfX+8PL6CiIDtsApOF&#10;E0VYzIeDGWYuHHlLh1xKlSAcM7RQibSZ1rGoyGMch5Y4ebvQeZQku1K7Do8J7hv9ZMxEe6w5LVTY&#10;0ltFxX++9xZ4a1a/f2vzI7zJ+4/150gw31t7f9cvp6CEermFr+2Vs/BsXuFyJh0BPT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aKJpHEAAAA3AAAAA8AAAAAAAAAAAAAAAAA&#10;nwIAAGRycy9kb3ducmV2LnhtbFBLBQYAAAAABAAEAPcAAACQAwAAAAA=&#10;" fillcolor="#4f81bd [3204]" strokecolor="black [3213]">
                          <v:imagedata r:id="rId16" o:title=""/>
                          <v:shadow color="#eeece1 [3214]"/>
                        </v:shape>
                      </v:group>
                      <v:group id="Group 310" o:spid="_x0000_s1038" style="position:absolute;left:27254;top:4939;width:23238;height:1629" coordorigin="27254,4939" coordsize="23238,16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TextBox 101" o:spid="_x0000_s1039" type="#_x0000_t202" style="position:absolute;left:27254;top:4955;width:1625;height:1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GjIsYA&#10;AADcAAAADwAAAGRycy9kb3ducmV2LnhtbESPQWsCMRSE74X+h/AKvRTNrgUrq1GKoO2hIFq9PzZv&#10;N4ubl20S3a2/vikUehxm5htmsRpsK67kQ+NYQT7OQBCXTjdcKzh+bkYzECEia2wdk4JvCrBa3t8t&#10;sNCu5z1dD7EWCcKhQAUmxq6QMpSGLIax64iTVzlvMSbpa6k99gluWznJsqm02HBaMNjR2lB5Plys&#10;gum698Y/fVUvefVxu213u+z0Vin1+DC8zkFEGuJ/+K/9rhU85zn8nk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GjIsYAAADcAAAADwAAAAAAAAAAAAAAAACYAgAAZHJz&#10;L2Rvd25yZXYueG1sUEsFBgAAAAAEAAQA9QAAAIsDAAAAAA==&#10;" fillcolor="#31849b [2408]" strokeweight=".5pt">
                          <v:textbox style="mso-fit-shape-to-text:t" inset="0,0,0,0">
                            <w:txbxContent>
                              <w:p w:rsidR="00FC23D8" w:rsidRDefault="00FC23D8" w:rsidP="00FC23D8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9BBB59" w:themeColor="accent3"/>
                                    <w:kern w:val="24"/>
                                    <w:sz w:val="20"/>
                                    <w:szCs w:val="20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v:textbox>
                        </v:shape>
                        <v:shape id="TextBox 102" o:spid="_x0000_s1040" type="#_x0000_t202" style="position:absolute;left:35913;top:4939;width:1626;height:1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M9VcYA&#10;AADcAAAADwAAAGRycy9kb3ducmV2LnhtbESPQWsCMRSE74X+h/AEL0Wzq2BlNUoRWnsoSG29PzZv&#10;N4ubl22Sult/vSkUehxm5htmvR1sKy7kQ+NYQT7NQBCXTjdcK/j8eJ4sQYSIrLF1TAp+KMB2c3+3&#10;xkK7nt/pcoy1SBAOBSowMXaFlKE0ZDFMXUecvMp5izFJX0vtsU9w28pZli2kxYbTgsGOdobK8/Hb&#10;Kljsem/8w1f1mFdv1+vL4ZCd9pVS49HwtAIRaYj/4b/2q1Ywz2fweyYdAbm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M9VcYAAADcAAAADwAAAAAAAAAAAAAAAACYAgAAZHJz&#10;L2Rvd25yZXYueG1sUEsFBgAAAAAEAAQA9QAAAIsDAAAAAA==&#10;" fillcolor="#31849b [2408]" strokeweight=".5pt">
                          <v:textbox style="mso-fit-shape-to-text:t" inset="0,0,0,0">
                            <w:txbxContent>
                              <w:p w:rsidR="00FC23D8" w:rsidRDefault="00FC23D8" w:rsidP="00FC23D8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9BBB59" w:themeColor="accent3"/>
                                    <w:kern w:val="24"/>
                                    <w:sz w:val="20"/>
                                    <w:szCs w:val="20"/>
                                    <w:lang w:val="en-US"/>
                                  </w:rPr>
                                  <w:t>2</w:t>
                                </w:r>
                              </w:p>
                            </w:txbxContent>
                          </v:textbox>
                        </v:shape>
                        <v:shape id="TextBox 103" o:spid="_x0000_s1041" type="#_x0000_t202" style="position:absolute;left:48866;top:4939;width:1626;height:1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+YzsYA&#10;AADcAAAADwAAAGRycy9kb3ducmV2LnhtbESPQUvDQBSE74L/YXmCF2k3sdCW2G2RQrUHoTTq/ZF9&#10;yQazb9PdtYn99V1B8DjMzDfMajPaTpzJh9axgnyagSCunG65UfDxvpssQYSIrLFzTAp+KMBmfXuz&#10;wkK7gY90LmMjEoRDgQpMjH0hZagMWQxT1xMnr3beYkzSN1J7HBLcdvIxy+bSYstpwWBPW0PVV/lt&#10;Fcy3gzf+4VQv8vrtcnk5HLLP11qp+7vx+QlEpDH+h//ae61gls/g90w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+YzsYAAADcAAAADwAAAAAAAAAAAAAAAACYAgAAZHJz&#10;L2Rvd25yZXYueG1sUEsFBgAAAAAEAAQA9QAAAIsDAAAAAA==&#10;" fillcolor="#31849b [2408]" strokeweight=".5pt">
                          <v:textbox style="mso-fit-shape-to-text:t" inset="0,0,0,0">
                            <w:txbxContent>
                              <w:p w:rsidR="00FC23D8" w:rsidRDefault="00FC23D8" w:rsidP="00FC23D8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9BBB59" w:themeColor="accent3"/>
                                    <w:kern w:val="24"/>
                                    <w:sz w:val="20"/>
                                    <w:szCs w:val="20"/>
                                    <w:lang w:val="en-US"/>
                                  </w:rPr>
                                  <w:t>3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  <v:group id="Group 11" o:spid="_x0000_s1042" style="position:absolute;top:25650;width:66636;height:3664" coordorigin=",25709" coordsize="66636,3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nw0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skz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fDQxgAAANwA&#10;AAAPAAAAAAAAAAAAAAAAAKoCAABkcnMvZG93bnJldi54bWxQSwUGAAAAAAQABAD6AAAAnQMAAAAA&#10;">
                    <v:shape id="Freeform 294" o:spid="_x0000_s1043" style="position:absolute;left:52063;top:25709;width:14573;height:3667;visibility:visible;mso-wrap-style:square;v-text-anchor:middle" coordsize="1457325,366713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y/lMAA&#10;AADcAAAADwAAAGRycy9kb3ducmV2LnhtbESPzQrCMBCE74LvEFbwpqlFRatRRBBE8ODffWnWtths&#10;ahO1vr0RBI/DzHzDzJeNKcWTaldYVjDoRyCIU6sLzhScT5veBITzyBpLy6TgTQ6Wi3Zrjom2Lz7Q&#10;8+gzESDsElSQe18lUro0J4Oubyvi4F1tbdAHWWdS1/gKcFPKOIrG0mDBYSHHitY5pbfjwyhYXQp/&#10;34zj3aXcn26jFC1e90Olup1mNQPhqfH/8K+91Qri6RC+Z8IRkI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By/lMAAAADcAAAADwAAAAAAAAAAAAAAAACYAgAAZHJzL2Rvd25y&#10;ZXYueG1sUEsFBgAAAAAEAAQA9QAAAIUDAAAAAA==&#10;" adj="-11796480,,5400" path="m,c1588,121444,3175,242888,4763,364332r1452562,2381l1435894,328613r-14288,-26194l1409700,288132r-14287,-14288l1383506,250032r-4762,-19050l1381125,211932r4763,-33338l1393031,161925r7144,-14287l1409700,121444r2381,-26194l1412081,69057r-9525,-23813l1393031,28575,1383506,9525r-7143,-7143l,xe" strokeweight=".5pt">
                      <v:fill r:id="rId17" o:title="" recolor="t" rotate="t" type="tile"/>
                      <v:stroke joinstyle="miter"/>
                      <v:formulas/>
                      <v:path arrowok="t" o:connecttype="custom" o:connectlocs="0,0;4763,364332;1457325,366713;1435894,328613;1421606,302419;1409700,288132;1395413,273844;1383506,250032;1378744,230982;1381125,211932;1385888,178594;1393031,161925;1400175,147638;1409700,121444;1412081,95250;1412081,69057;1402556,45244;1393031,28575;1383506,9525;1376363,2382;0,0" o:connectangles="0,0,0,0,0,0,0,0,0,0,0,0,0,0,0,0,0,0,0,0,0" textboxrect="0,0,1457325,366713"/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  <v:group id="Group 295" o:spid="_x0000_s1044" style="position:absolute;top:25741;width:51967;height:3602" coordorigin=",25741" coordsize="51967,3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zNP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3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czT/FAAAA3AAA&#10;AA8AAAAAAAAAAAAAAAAAqgIAAGRycy9kb3ducmV2LnhtbFBLBQYAAAAABAAEAPoAAACcAwAAAAA=&#10;">
                      <v:rect id="Rectangle 296" o:spid="_x0000_s1045" style="position:absolute;top:25741;width:172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xpqcQA&#10;AADcAAAADwAAAGRycy9kb3ducmV2LnhtbESPQWsCMRSE7wX/Q3hCbzVRW2m3RhGxIB4q2vb+2Lzu&#10;hiYvyya6239vBMHjMDPfMPNl7504UxttYA3jkQJBXAZjudLw/fXx9AoiJmSDLjBp+KcIy8XgYY6F&#10;CR0f6HxMlcgQjgVqqFNqCiljWZPHOAoNcfZ+Q+sxZdlW0rTYZbh3cqLUTHq0nBdqbGhdU/l3PHkN&#10;dq9enku76cxuPVWbg3PV5/ZH68dhv3oHkahP9/CtvTUaJm8zuJ7JR0Au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caanEAAAA3AAAAA8AAAAAAAAAAAAAAAAAmAIAAGRycy9k&#10;b3ducmV2LnhtbFBLBQYAAAAABAAEAPUAAACJAwAAAAA=&#10;" strokeweight=".5pt">
                        <v:fill r:id="rId17" o:title="" recolor="t" rotate="t" type="tile"/>
                        <v:textbox>
                          <w:txbxContent>
                            <w:p w:rsidR="00FC23D8" w:rsidRDefault="00FC23D8" w:rsidP="00FC23D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297" o:spid="_x0000_s1046" style="position:absolute;left:17348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DMMsQA&#10;AADcAAAADwAAAGRycy9kb3ducmV2LnhtbESPT2sCMRTE74V+h/AK3jSp9p9boxRRkB4UbXt/bJ67&#10;ocnLsonu9tsbQehxmJnfMLNF7504UxttYA2PIwWCuAzGcqXh+2s9fAMRE7JBF5g0/FGExfz+boaF&#10;CR3v6XxIlcgQjgVqqFNqCiljWZPHOAoNcfaOofWYsmwraVrsMtw7OVbqRXq0nBdqbGhZU/l7OHkN&#10;dqeen0q76szncqJWe+eq7eZH68FD//EOIlGf/sO39sZoGE9f4XomHwE5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QzDLEAAAA3AAAAA8AAAAAAAAAAAAAAAAAmAIAAGRycy9k&#10;b3ducmV2LnhtbFBLBQYAAAAABAAEAPUAAACJAwAAAAA=&#10;" strokeweight=".5pt">
                        <v:fill r:id="rId17" o:title="" recolor="t" rotate="t" type="tile"/>
                        <v:textbox>
                          <w:txbxContent>
                            <w:p w:rsidR="00FC23D8" w:rsidRDefault="00FC23D8" w:rsidP="00FC23D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298" o:spid="_x0000_s1047" style="position:absolute;left:34759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9YQMEA&#10;AADcAAAADwAAAGRycy9kb3ducmV2LnhtbERPy2oCMRTdF/yHcAV3NdE+0NEoIgrSRYuv/WVynQkm&#10;N8MkdaZ/3ywKXR7Oe7nuvRMPaqMNrGEyViCIy2AsVxou5/3zDERMyAZdYNLwQxHWq8HTEgsTOj7S&#10;45QqkUM4FqihTqkppIxlTR7jODTEmbuF1mPKsK2kabHL4d7JqVLv0qPl3FBjQ9uayvvp22uwX+rt&#10;tbS7znxsX9Tu6Fz1ebhqPRr2mwWIRH36F/+5D0bDdJ7X5jP5CMj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PWEDBAAAA3AAAAA8AAAAAAAAAAAAAAAAAmAIAAGRycy9kb3du&#10;cmV2LnhtbFBLBQYAAAAABAAEAPUAAACGAwAAAAA=&#10;" strokeweight=".5pt">
                        <v:fill r:id="rId17" o:title="" recolor="t" rotate="t" type="tile"/>
                        <v:textbox>
                          <w:txbxContent>
                            <w:p w:rsidR="00FC23D8" w:rsidRDefault="00FC23D8" w:rsidP="00FC23D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v:group>
                  <v:group id="Group 29" o:spid="_x0000_s1048" style="position:absolute;left:25947;top:19534;width:39205;height:12846" coordsize="39210,128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<v:shape id="Arc 26" o:spid="_x0000_s1049" style="position:absolute;top:146;width:18180;height:12547;visibility:visible;mso-wrap-style:square;v-text-anchor:middle" coordsize="1818005,12547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q708UA&#10;AADbAAAADwAAAGRycy9kb3ducmV2LnhtbESPQWvCQBSE74X+h+UVeilmYw62RDdBKoKnWm1Bj4/s&#10;MwnNvg3ZNa7+erdQ6HGYmW+YRRlMJ0YaXGtZwTRJQRBXVrdcK/j+Wk/eQDiPrLGzTAqu5KAsHh8W&#10;mGt74R2Ne1+LCGGXo4LG+z6X0lUNGXSJ7Ymjd7KDQR/lUEs94CXCTSezNJ1Jgy3HhQZ7em+o+tmf&#10;jYKP1W36Ou5ePoM5hupwPW2zpd4q9fwUlnMQnoL/D/+1N1pBNoPfL/EHy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rvTxQAAANsAAAAPAAAAAAAAAAAAAAAAAJgCAABkcnMv&#10;ZG93bnJldi54bWxQSwUGAAAAAAQABAD1AAAAigMAAAAA&#10;" path="m1817925,619038nsc1821936,827207,1676066,1023192,1428552,1142183v-152446,73288,-333767,112577,-519550,112577c909002,1045633,909003,836507,909003,627380r908922,-8342xem1817925,619038nfc1821936,827207,1676066,1023192,1428552,1142183v-152446,73288,-333767,112577,-519550,112577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817925,619038;1428552,1142183;909002,1254760" o:connectangles="0,0,0"/>
                    </v:shape>
                    <v:shape id="Arc 27" o:spid="_x0000_s1050" style="position:absolute;left:19677;width:19533;height:12846;flip:x;visibility:visible;mso-wrap-style:square;v-text-anchor:middle" coordsize="1953260,12846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Xvd8QA&#10;AADbAAAADwAAAGRycy9kb3ducmV2LnhtbESPT2vCQBTE7wW/w/KE3upGKa1GV7GFSj2Jf8DrM/vM&#10;RrNvQ3abxG/vCgWPw8z8hpktOluKhmpfOFYwHCQgiDOnC84VHPY/b2MQPiBrLB2Tght5WMx7LzNM&#10;tWt5S80u5CJC2KeowIRQpVL6zJBFP3AVcfTOrrYYoqxzqWtsI9yWcpQkH9JiwXHBYEXfhrLr7s8q&#10;qG64Ouqv0/txM1lf9OqybZvMKPXa75ZTEIG68Az/t3+1gtEnPL7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V73fEAAAA2wAAAA8AAAAAAAAAAAAAAAAAmAIAAGRycy9k&#10;b3ducmV2LnhtbFBLBQYAAAAABAAEAPUAAACJAwAAAAA=&#10;" path="m1953165,633340nsc1957799,851716,1793393,1056678,1516715,1177454v-160083,69879,-347950,107152,-540085,107152l976630,642303r976535,-8963xem1953165,633340nfc1957799,851716,1793393,1056678,1516715,1177454v-160083,69879,-347950,107152,-540085,107152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953165,633340;1516715,1177454;976630,1284606" o:connectangles="0,0,0"/>
                    </v:shape>
                    <v:shape id="Picture 28" o:spid="_x0000_s1051" type="#_x0000_t75" style="position:absolute;left:22395;top:6876;width:1829;height:21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stRrTAAAAA2wAAAA8AAABkcnMvZG93bnJldi54bWxET02LwjAQvQv+hzALexGbWkWl2ygiKl6t&#10;e9nbbDPbFptJaaJ2/fXmIHh8vO9s3ZtG3KhztWUFkygGQVxYXXOp4Pu8Hy9BOI+ssbFMCv7JwXo1&#10;HGSYanvnE91yX4oQwi5FBZX3bSqlKyoy6CLbEgfuz3YGfYBdKXWH9xBuGpnE8VwarDk0VNjStqLi&#10;kl+Ngul8dt0sTOKWPHL738fhYmY/O6U+P/rNFwhPvX+LX+6jVpCEseFL+AFy9QQ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6y1GtMAAAADbAAAADwAAAAAAAAAAAAAAAACfAgAA&#10;ZHJzL2Rvd25yZXYueG1sUEsFBgAAAAAEAAQA9wAAAIwDAAAAAA==&#10;">
                      <v:imagedata r:id="rId18" o:title=""/>
                      <v:path arrowok="t"/>
                    </v:shape>
                  </v:group>
                </v:group>
                <v:shape id="Picture 314" o:spid="_x0000_s1052" type="#_x0000_t75" style="position:absolute;left:15497;top:4750;width:36991;height:209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2aw3/FAAAA3AAAAA8AAABkcnMvZG93bnJldi54bWxEj0FrwkAUhO8F/8PyhF5K3aQtUqKriBAQ&#10;PDVGxNtj95lEs29DdtW0v75bKHgcZuYbZr4cbCtu1PvGsYJ0koAg1s40XCkod/nrJwgfkA22jknB&#10;N3lYLkZPc8yMu/MX3YpQiQhhn6GCOoQuk9Lrmiz6ieuIo3dyvcUQZV9J0+M9wm0r35JkKi02HBdq&#10;7Ghdk74UV6tgaw7yZ7t62bhzUendHsv8aEulnsfDagYi0BAe4f/2xih4Tz/g70w8AnLx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msN/xQAAANwAAAAPAAAAAAAAAAAAAAAA&#10;AJ8CAABkcnMvZG93bnJldi54bWxQSwUGAAAAAAQABAD3AAAAkQMAAAAA&#10;">
                  <v:imagedata r:id="rId19" o:title=""/>
                  <v:path arrowok="t"/>
                </v:shape>
                <w10:wrap type="topAndBottom"/>
              </v:group>
            </w:pict>
          </mc:Fallback>
        </mc:AlternateContent>
      </w:r>
      <w:r w:rsidR="00C92794"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160798E" wp14:editId="7D242E53">
                <wp:simplePos x="0" y="0"/>
                <wp:positionH relativeFrom="column">
                  <wp:posOffset>891804</wp:posOffset>
                </wp:positionH>
                <wp:positionV relativeFrom="paragraph">
                  <wp:posOffset>68580</wp:posOffset>
                </wp:positionV>
                <wp:extent cx="5317490" cy="584200"/>
                <wp:effectExtent l="38100" t="0" r="0" b="2540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7490" cy="584200"/>
                          <a:chOff x="0" y="-31778"/>
                          <a:chExt cx="5317490" cy="585107"/>
                        </a:xfrm>
                      </wpg:grpSpPr>
                      <wps:wsp>
                        <wps:cNvPr id="131" name="Straight Arrow Connector 130"/>
                        <wps:cNvCnPr/>
                        <wps:spPr>
                          <a:xfrm flipH="1">
                            <a:off x="0" y="221993"/>
                            <a:ext cx="5260340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93503" y="0"/>
                            <a:ext cx="1104900" cy="26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1CE1" w:rsidRPr="00F91CE1" w:rsidRDefault="00F91CE1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05509" y="-31778"/>
                            <a:ext cx="611981" cy="2409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2810" w:rsidRPr="00B62810" w:rsidRDefault="00FC23D8">
                              <w:pPr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</w:rPr>
                                <w:t>138,35</w:t>
                              </w:r>
                              <w:r w:rsidR="00B62810" w:rsidRPr="00B62810"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</w:rPr>
                                <w:t xml:space="preserve">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Straight Arrow Connector 130"/>
                        <wps:cNvCnPr/>
                        <wps:spPr>
                          <a:xfrm flipV="1">
                            <a:off x="4959350" y="140229"/>
                            <a:ext cx="0" cy="413100"/>
                          </a:xfrm>
                          <a:prstGeom prst="straightConnector1">
                            <a:avLst/>
                          </a:prstGeom>
                          <a:ln w="3175"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2" o:spid="_x0000_s1053" style="position:absolute;margin-left:70.2pt;margin-top:5.4pt;width:418.7pt;height:46pt;z-index:251663360;mso-width-relative:margin;mso-height-relative:margin" coordorigin=",-317" coordsize="53174,5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30" o:spid="_x0000_s1054" type="#_x0000_t32" style="position:absolute;top:2219;width:5260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OL2ccAAADcAAAADwAAAGRycy9kb3ducmV2LnhtbESP3WrCQBCF7wu+wzJC7+rGn0pJXUUU&#10;QREqsYJ4N2anSTA7G3a3Jn37bqHg3QznzPnOzBadqcWdnK8sKxgOEhDEudUVFwpOn5uXNxA+IGus&#10;LZOCH/KwmPeeZphq23JG92MoRAxhn6KCMoQmldLnJRn0A9sQR+3LOoMhrq6Q2mEbw00tR0kylQYr&#10;joQSG1qVlN+O3yZC1pPsdX/eXyeULQ/tdXf5CO6i1HO/W76DCNSFh/n/eqtj/fEQ/p6JE8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U4vZxwAAANwAAAAPAAAAAAAA&#10;AAAAAAAAAKECAABkcnMvZG93bnJldi54bWxQSwUGAAAAAAQABAD5AAAAlQMAAAAA&#10;" strokecolor="#4579b8 [3044]">
                  <v:stroke endarrow="open"/>
                </v:shape>
                <v:shape id="Text Box 2" o:spid="_x0000_s1055" type="#_x0000_t202" style="position:absolute;left:21935;width:1104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F91CE1" w:rsidRPr="00F91CE1" w:rsidRDefault="00F91CE1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  <v:shape id="Text Box 2" o:spid="_x0000_s1056" type="#_x0000_t202" style="position:absolute;left:47055;top:-317;width:6119;height:2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B62810" w:rsidRPr="00B62810" w:rsidRDefault="00FC23D8">
                        <w:pPr>
                          <w:rPr>
                            <w:color w:val="548DD4" w:themeColor="text2" w:themeTint="99"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color w:val="548DD4" w:themeColor="text2" w:themeTint="99"/>
                            <w:sz w:val="16"/>
                            <w:szCs w:val="16"/>
                          </w:rPr>
                          <w:t>138,35</w:t>
                        </w:r>
                        <w:r w:rsidR="00B62810" w:rsidRPr="00B62810">
                          <w:rPr>
                            <w:color w:val="548DD4" w:themeColor="text2" w:themeTint="99"/>
                            <w:sz w:val="16"/>
                            <w:szCs w:val="16"/>
                          </w:rPr>
                          <w:t xml:space="preserve"> m</w:t>
                        </w:r>
                      </w:p>
                    </w:txbxContent>
                  </v:textbox>
                </v:shape>
                <v:shape id="Straight Arrow Connector 130" o:spid="_x0000_s1057" type="#_x0000_t32" style="position:absolute;left:49593;top:1402;width:0;height:413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T9xL8AAADbAAAADwAAAGRycy9kb3ducmV2LnhtbESPQYvCMBSE78L+h/AWvGm6KkW6RpFV&#10;QY/qwl4fzdu22LyUJNr4740geBxm5htmsYqmFTdyvrGs4GucgSAurW64UvB73o3mIHxA1thaJgV3&#10;8rBafgwWWGjb85Fup1CJBGFfoII6hK6Q0pc1GfRj2xEn7986gyFJV0ntsE9w08pJluXSYMNpocaO&#10;fmoqL6erUbCd5zHv3abZRBvZdIc/lGGq1PAzrr9BBIrhHX6191rBZAbPL+kHy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BT9xL8AAADbAAAADwAAAAAAAAAAAAAAAACh&#10;AgAAZHJzL2Rvd25yZXYueG1sUEsFBgAAAAAEAAQA+QAAAI0DAAAAAA==&#10;" strokecolor="#4579b8 [3044]" strokeweight=".25pt"/>
              </v:group>
            </w:pict>
          </mc:Fallback>
        </mc:AlternateContent>
      </w:r>
      <w:r w:rsidR="00270CF5">
        <w:tab/>
      </w:r>
      <w:r w:rsidR="00270CF5">
        <w:tab/>
      </w:r>
      <w:r w:rsidR="00270CF5">
        <w:tab/>
      </w:r>
    </w:p>
    <w:p w:rsidR="00270CF5" w:rsidRDefault="00270CF5"/>
    <w:p w:rsidR="00270CF5" w:rsidRDefault="00270CF5"/>
    <w:p w:rsidR="00270CF5" w:rsidRDefault="00332F32" w:rsidP="00332F32">
      <w:pPr>
        <w:pStyle w:val="ListParagraph"/>
        <w:numPr>
          <w:ilvl w:val="0"/>
          <w:numId w:val="1"/>
        </w:numPr>
      </w:pPr>
      <w:r>
        <w:t>Racks 1 und 2 werden im Cryo Halle vorbestückt. Ansprechpartner O. Korth (Tel. 9 3592)</w:t>
      </w:r>
    </w:p>
    <w:p w:rsidR="00B62810" w:rsidRDefault="00B62810" w:rsidP="00B62810">
      <w:pPr>
        <w:pStyle w:val="ListParagraph"/>
      </w:pPr>
    </w:p>
    <w:p w:rsidR="000B6679" w:rsidRDefault="00332F32" w:rsidP="007E0CC7">
      <w:pPr>
        <w:pStyle w:val="ListParagraph"/>
        <w:numPr>
          <w:ilvl w:val="0"/>
          <w:numId w:val="1"/>
        </w:numPr>
      </w:pPr>
      <w:r>
        <w:t>Sch</w:t>
      </w:r>
      <w:r w:rsidR="00B62810">
        <w:t>rank wird im Tunnel Installiert</w:t>
      </w:r>
      <w:r w:rsidR="007E0CC7">
        <w:t xml:space="preserve"> (</w:t>
      </w:r>
      <w:r w:rsidR="007E0CC7" w:rsidRPr="007E0CC7">
        <w:t>Punkt 2+3 ggf. zusammen mit MEA/KT</w:t>
      </w:r>
      <w:r w:rsidR="007E0CC7">
        <w:t>)</w:t>
      </w:r>
    </w:p>
    <w:p w:rsidR="000B6679" w:rsidRDefault="000B6679" w:rsidP="000B6679">
      <w:pPr>
        <w:pStyle w:val="ListParagraph"/>
      </w:pPr>
    </w:p>
    <w:p w:rsidR="007E0CC7" w:rsidRDefault="007E0CC7" w:rsidP="007E0CC7">
      <w:pPr>
        <w:pStyle w:val="ListParagraph"/>
        <w:numPr>
          <w:ilvl w:val="0"/>
          <w:numId w:val="1"/>
        </w:numPr>
      </w:pPr>
      <w:r>
        <w:t>LWL-</w:t>
      </w:r>
      <w:r>
        <w:t xml:space="preserve">Einfädelung und Montage </w:t>
      </w:r>
      <w:r>
        <w:t xml:space="preserve"> (</w:t>
      </w:r>
      <w:r>
        <w:t>K</w:t>
      </w:r>
      <w:r w:rsidR="005534B9">
        <w:t>ellner Telecom</w:t>
      </w:r>
      <w:r>
        <w:t>)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i</w:t>
      </w:r>
      <w:r>
        <w:t>ncl. De-Montage Flanschplatte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Montage Hammerkopfschienen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Bestückung der neuen Flanschplatte mit Blindstopfen und Verschraubungen</w:t>
      </w:r>
    </w:p>
    <w:p w:rsidR="00332F32" w:rsidRDefault="007E0CC7" w:rsidP="007E0CC7">
      <w:pPr>
        <w:pStyle w:val="ListParagraph"/>
        <w:numPr>
          <w:ilvl w:val="1"/>
          <w:numId w:val="1"/>
        </w:numPr>
      </w:pPr>
      <w:r>
        <w:t>Montage der Flanschplatte</w:t>
      </w:r>
    </w:p>
    <w:p w:rsidR="000B6679" w:rsidRDefault="000B6679" w:rsidP="000B6679">
      <w:pPr>
        <w:pStyle w:val="ListParagraph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 xml:space="preserve">Rack 3 wird </w:t>
      </w:r>
      <w:r w:rsidR="000B6679">
        <w:t xml:space="preserve">für WP08 </w:t>
      </w:r>
      <w:r>
        <w:t>vorbereitet:</w:t>
      </w:r>
    </w:p>
    <w:p w:rsidR="000A6268" w:rsidRDefault="000A6268" w:rsidP="000A6268">
      <w:pPr>
        <w:pStyle w:val="ListParagraph"/>
        <w:numPr>
          <w:ilvl w:val="1"/>
          <w:numId w:val="1"/>
        </w:numPr>
      </w:pPr>
      <w:r>
        <w:t>Steckdosenleisten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Beleuchtung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Verkabelung</w:t>
      </w:r>
    </w:p>
    <w:p w:rsidR="000A6268" w:rsidRDefault="000A6268" w:rsidP="000A6268">
      <w:pPr>
        <w:pStyle w:val="ListParagraph"/>
        <w:ind w:left="1440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>WP19 Elektronik</w:t>
      </w:r>
      <w:r w:rsidR="00843D07">
        <w:t xml:space="preserve"> wird eingebaut</w:t>
      </w:r>
    </w:p>
    <w:p w:rsidR="004033A3" w:rsidRDefault="004033A3" w:rsidP="004033A3"/>
    <w:p w:rsidR="004033A3" w:rsidRDefault="004033A3">
      <w:r>
        <w:br w:type="page"/>
      </w:r>
    </w:p>
    <w:p w:rsidR="004033A3" w:rsidRPr="005061C6" w:rsidRDefault="004033A3" w:rsidP="004033A3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LWL-</w:t>
      </w:r>
      <w:r w:rsidR="0049693E" w:rsidRPr="005061C6">
        <w:rPr>
          <w:rFonts w:ascii="Arial" w:hAnsi="Arial" w:cs="Arial"/>
          <w:sz w:val="36"/>
          <w:szCs w:val="36"/>
        </w:rPr>
        <w:t>Einfädelung</w:t>
      </w:r>
    </w:p>
    <w:p w:rsidR="00332F32" w:rsidRDefault="00332F32" w:rsidP="00332F32"/>
    <w:p w:rsidR="00270CF5" w:rsidRDefault="00270CF5"/>
    <w:p w:rsidR="00270CF5" w:rsidRDefault="00FC23D8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039598F" wp14:editId="032D78D4">
                <wp:simplePos x="0" y="0"/>
                <wp:positionH relativeFrom="column">
                  <wp:posOffset>777639</wp:posOffset>
                </wp:positionH>
                <wp:positionV relativeFrom="paragraph">
                  <wp:posOffset>209476</wp:posOffset>
                </wp:positionV>
                <wp:extent cx="5221605" cy="5633720"/>
                <wp:effectExtent l="0" t="0" r="17145" b="24130"/>
                <wp:wrapNone/>
                <wp:docPr id="157" name="Group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1605" cy="5633720"/>
                          <a:chOff x="0" y="0"/>
                          <a:chExt cx="5221605" cy="5634297"/>
                        </a:xfrm>
                      </wpg:grpSpPr>
                      <wpg:grpSp>
                        <wpg:cNvPr id="154" name="Group 154"/>
                        <wpg:cNvGrpSpPr/>
                        <wpg:grpSpPr>
                          <a:xfrm>
                            <a:off x="0" y="0"/>
                            <a:ext cx="5221605" cy="5634297"/>
                            <a:chOff x="0" y="0"/>
                            <a:chExt cx="5221605" cy="5634297"/>
                          </a:xfrm>
                        </wpg:grpSpPr>
                        <wpg:grpSp>
                          <wpg:cNvPr id="146" name="Group 90"/>
                          <wpg:cNvGrpSpPr/>
                          <wpg:grpSpPr>
                            <a:xfrm>
                              <a:off x="0" y="0"/>
                              <a:ext cx="5221605" cy="2807970"/>
                              <a:chOff x="-11875" y="0"/>
                              <a:chExt cx="5221797" cy="2808047"/>
                            </a:xfrm>
                          </wpg:grpSpPr>
                          <wps:wsp>
                            <wps:cNvPr id="147" name="Rectangle 147"/>
                            <wps:cNvSpPr/>
                            <wps:spPr>
                              <a:xfrm>
                                <a:off x="-11875" y="47"/>
                                <a:ext cx="17280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48" name="Rectangle 148"/>
                            <wps:cNvSpPr/>
                            <wps:spPr>
                              <a:xfrm>
                                <a:off x="1747980" y="47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49" name="Rectangle 149"/>
                            <wps:cNvSpPr/>
                            <wps:spPr>
                              <a:xfrm>
                                <a:off x="3489122" y="0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1">
                                  <a:lumMod val="20000"/>
                                  <a:lumOff val="80000"/>
                                </a:schemeClr>
                              </a:solid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wpg:grpSp>
                          <wpg:cNvPr id="150" name="Group 90"/>
                          <wpg:cNvGrpSpPr/>
                          <wpg:grpSpPr>
                            <a:xfrm>
                              <a:off x="0" y="2826327"/>
                              <a:ext cx="5221605" cy="2807970"/>
                              <a:chOff x="-11875" y="0"/>
                              <a:chExt cx="5221797" cy="2808047"/>
                            </a:xfrm>
                          </wpg:grpSpPr>
                          <wps:wsp>
                            <wps:cNvPr id="151" name="Rectangle 151"/>
                            <wps:cNvSpPr/>
                            <wps:spPr>
                              <a:xfrm>
                                <a:off x="-11875" y="47"/>
                                <a:ext cx="17280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52" name="Rectangle 152"/>
                            <wps:cNvSpPr/>
                            <wps:spPr>
                              <a:xfrm>
                                <a:off x="1747980" y="47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53" name="Rectangle 153"/>
                            <wps:cNvSpPr/>
                            <wps:spPr>
                              <a:xfrm>
                                <a:off x="3489122" y="0"/>
                                <a:ext cx="1720800" cy="2808000"/>
                              </a:xfrm>
                              <a:prstGeom prst="rect">
                                <a:avLst/>
                              </a:prstGeom>
                              <a:blipFill>
                                <a:blip r:embed="rId11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C23D8" w:rsidRDefault="00FC23D8" w:rsidP="00FC23D8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</wpg:grpSp>
                      <wpg:grpSp>
                        <wpg:cNvPr id="145" name="Group 145"/>
                        <wpg:cNvGrpSpPr/>
                        <wpg:grpSpPr>
                          <a:xfrm>
                            <a:off x="1610801" y="1235034"/>
                            <a:ext cx="3589020" cy="1571625"/>
                            <a:chOff x="506727" y="0"/>
                            <a:chExt cx="5972175" cy="2609850"/>
                          </a:xfrm>
                        </wpg:grpSpPr>
                        <pic:pic xmlns:pic="http://schemas.openxmlformats.org/drawingml/2006/picture">
                          <pic:nvPicPr>
                            <pic:cNvPr id="143" name="Picture 1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727" y="0"/>
                              <a:ext cx="5972175" cy="26098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4" name="Picture 1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875845" y="214313"/>
                              <a:ext cx="1257300" cy="34766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55" name="Straight Arrow Connector 130"/>
                        <wps:cNvCnPr/>
                        <wps:spPr>
                          <a:xfrm flipH="1">
                            <a:off x="243120" y="4760755"/>
                            <a:ext cx="4704715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1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37559" y="4501150"/>
                            <a:ext cx="1104265" cy="264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C23D8" w:rsidRPr="00F91CE1" w:rsidRDefault="00FC23D8" w:rsidP="00FC23D8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57" o:spid="_x0000_s1058" style="position:absolute;margin-left:61.25pt;margin-top:16.5pt;width:411.15pt;height:443.6pt;z-index:251682816;mso-width-relative:margin" coordsize="52216,563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">
                <v:group id="Group 154" o:spid="_x0000_s1059" style="position:absolute;width:52216;height:56342" coordsize="52216,563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group id="Group 90" o:spid="_x0000_s1060" style="position:absolute;width:52216;height:28079" coordorigin="-118" coordsize="52217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  <v:rect id="Rectangle 147" o:spid="_x0000_s1061" style="position:absolute;left:-118;width:17279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WBCcEA&#10;AADcAAAADwAAAGRycy9kb3ducmV2LnhtbERPS2sCMRC+F/ofwhR606TWF1ujiFgQDxVf92Ez3Q1N&#10;Jssmdbf/vhEKvc3H95zFqvdO3KiNNrCGl6ECQVwGY7nScDm/D+YgYkI26AKThh+KsFo+PiywMKHj&#10;I91OqRI5hGOBGuqUmkLKWNbkMQ5DQ5y5z9B6TBm2lTQtdjncOzlSaio9Ws4NNTa0qan8On17Dfag&#10;JuPSbjuz37yq7dG56mN31fr5qV+/gUjUp3/xn3tn8vzxDO7P5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1VgQnBAAAA3AAAAA8AAAAAAAAAAAAAAAAAmAIAAGRycy9kb3du&#10;cmV2LnhtbFBLBQYAAAAABAAEAPUAAACGAwAAAAA=&#10;" strokeweight=".5pt">
                      <v:fill r:id="rId17" o:title="" recolor="t" rotate="t" type="tile"/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48" o:spid="_x0000_s1062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oVe8QA&#10;AADcAAAADwAAAGRycy9kb3ducmV2LnhtbESPQUsDMRCF70L/Q5iCN5tYa5Ft01JKheJBadX7sJnu&#10;BpPJsond9d87B8HbDO/Ne9+st2MM6kp99okt3M8MKOI6Oc+NhY/357snULkgOwyJycIPZdhuJjdr&#10;rFwa+ETXc2mUhHCu0EJbSldpneuWIuZZ6ohFu6Q+YpG1b7TrcZDwGPTcmKWO6FkaWuxo31L9df6O&#10;FvybeVzU/jC4l/2DOZxCaF6Pn9beTsfdClShsfyb/66PTvAXQivPyAR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KFXvEAAAA3AAAAA8AAAAAAAAAAAAAAAAAmAIAAGRycy9k&#10;b3ducmV2LnhtbFBLBQYAAAAABAAEAPUAAACJAwAAAAA=&#10;" strokeweight=".5pt">
                      <v:fill r:id="rId17" o:title="" recolor="t" rotate="t" type="tile"/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49" o:spid="_x0000_s1063" style="position:absolute;left:34891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QuIMEA&#10;AADcAAAADwAAAGRycy9kb3ducmV2LnhtbERPS4vCMBC+C/sfwix401QR3e0aRQRB8OKLXbyNzWxa&#10;2kxKE7X+eyMI3ubje8503tpKXKnxhWMFg34CgjhzumCj4HhY9b5A+ICssXJMCu7kYT776Ewx1e7G&#10;O7rugxExhH2KCvIQ6lRKn+Vk0fddTRy5f9dYDBE2RuoGbzHcVnKYJGNpseDYkGNNy5yycn+xCk5+&#10;UOqJpqQ8L8zy9y/byo00SnU/28UPiEBteItf7rWO80ff8HwmXiBn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kLiDBAAAA3AAAAA8AAAAAAAAAAAAAAAAAmAIAAGRycy9kb3du&#10;cmV2LnhtbFBLBQYAAAAABAAEAPUAAACGAwAAAAA=&#10;" fillcolor="#dbe5f1 [660]" strokeweight=".5pt"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group id="Group 90" o:spid="_x0000_s1064" style="position:absolute;top:28263;width:52216;height:28079" coordorigin="-118" coordsize="52217,280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<v:rect id="Rectangle 151" o:spid="_x0000_s1065" style="position:absolute;left:-118;width:17279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kqO8EA&#10;AADcAAAADwAAAGRycy9kb3ducmV2LnhtbERPS2sCMRC+F/wPYYTeamKrUrZGEbEgHiw+eh82091g&#10;Mlk2qbv990YQepuP7znzZe+duFIbbWAN45ECQVwGY7nScD59vryDiAnZoAtMGv4ownIxeJpjYULH&#10;B7oeUyVyCMcCNdQpNYWUsazJYxyFhjhzP6H1mDJsK2la7HK4d/JVqZn0aDk31NjQuqbycvz1GuyX&#10;mk5Ku+nMbv2mNgfnqv32W+vnYb/6AJGoT//ih3tr8vzpGO7P5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pKjvBAAAA3AAAAA8AAAAAAAAAAAAAAAAAmAIAAGRycy9kb3du&#10;cmV2LnhtbFBLBQYAAAAABAAEAPUAAACGAwAAAAA=&#10;" strokeweight=".5pt">
                      <v:fill r:id="rId17" o:title="" recolor="t" rotate="t" type="tile"/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52" o:spid="_x0000_s1066" style="position:absolute;left:17479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0TMIA&#10;AADcAAAADwAAAGRycy9kb3ducmV2LnhtbERPTWsCMRC9F/wPYQRvNdGqlK1RiliQHipr2/uwme4G&#10;k8mySd313zdCwds83uest4N34kJdtIE1zKYKBHEVjOVaw9fn2+MziJiQDbrApOFKEbab0cMaCxN6&#10;LulySrXIIRwL1NCk1BZSxqohj3EaWuLM/YTOY8qwq6XpsM/h3sm5Uivp0XJuaLClXUPV+fTrNdij&#10;Wi4qu+/N++5J7Uvn6o/Dt9aT8fD6AiLRkO7if/fB5PnLOdyeyRf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+7RMwgAAANwAAAAPAAAAAAAAAAAAAAAAAJgCAABkcnMvZG93&#10;bnJldi54bWxQSwUGAAAAAAQABAD1AAAAhwMAAAAA&#10;" strokeweight=".5pt">
                      <v:fill r:id="rId17" o:title="" recolor="t" rotate="t" type="tile"/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53" o:spid="_x0000_s1067" style="position:absolute;left:34891;width:17208;height:28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cR18IA&#10;AADcAAAADwAAAGRycy9kb3ducmV2LnhtbERPS2sCMRC+F/wPYYTeamJ9ULZGKaIgPVTWtvdhM90N&#10;JpNlE93tv2+Egrf5+J6z2gzeiSt10QbWMJ0oEMRVMJZrDV+f+6cXEDEhG3SBScMvRdisRw8rLEzo&#10;uaTrKdUih3AsUEOTUltIGauGPMZJaIkz9xM6jynDrpamwz6HeyeflVpKj5ZzQ4MtbRuqzqeL12CP&#10;ajGv7K4379uZ2pXO1R+Hb60fx8PbK4hEQ7qL/90Hk+cvZnB7Jl8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txHXwgAAANwAAAAPAAAAAAAAAAAAAAAAAJgCAABkcnMvZG93&#10;bnJldi54bWxQSwUGAAAAAAQABAD1AAAAhwMAAAAA&#10;" strokeweight=".5pt">
                      <v:fill r:id="rId17" o:title="" recolor="t" rotate="t" type="tile"/>
                      <v:textbox>
                        <w:txbxContent>
                          <w:p w:rsidR="00FC23D8" w:rsidRDefault="00FC23D8" w:rsidP="00FC23D8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</v:group>
                <v:group id="Group 145" o:spid="_x0000_s1068" style="position:absolute;left:16108;top:12350;width:35890;height:15716" coordorigin="5067" coordsize="59721,260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<v:shape id="Picture 143" o:spid="_x0000_s1069" type="#_x0000_t75" style="position:absolute;left:5067;width:59722;height:260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CXR7EAAAA3AAAAA8AAABkcnMvZG93bnJldi54bWxET01rwkAQvQv+h2WE3nRTG4pEVynFYk6l&#10;VSN6G7JjNjY7m2a3mv77bqHQ2zze5yxWvW3ElTpfO1ZwP0lAEJdO11wp2O9exjMQPiBrbByTgm/y&#10;sFoOBwvMtLvxO123oRIxhH2GCkwIbSalLw1Z9BPXEkfu7DqLIcKukrrDWwy3jZwmyaO0WHNsMNjS&#10;s6HyY/tlFaSb4u2zketNYV5dWuSXfHc6HJW6G/VPcxCB+vAv/nPnOs5PH+D3mXiBX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gCXR7EAAAA3AAAAA8AAAAAAAAAAAAAAAAA&#10;nwIAAGRycy9kb3ducmV2LnhtbFBLBQYAAAAABAAEAPcAAACQAwAAAAA=&#10;">
                    <v:imagedata r:id="rId22" o:title=""/>
                    <v:path arrowok="t"/>
                  </v:shape>
                  <v:shape id="Picture 144" o:spid="_x0000_s1070" type="#_x0000_t75" style="position:absolute;left:48758;top:2143;width:12573;height:34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Rzs4HEAAAA3AAAAA8AAABkcnMvZG93bnJldi54bWxET0trwkAQvgv9D8sUvJS6UYK0qauEquCl&#10;oGkPPQ7ZyaPNzobsmkR/vVsoeJuP7zmrzWga0VPnassK5rMIBHFudc2lgq/P/fMLCOeRNTaWScGF&#10;HGzWD5MVJtoOfKI+86UIIewSVFB53yZSurwig25mW+LAFbYz6APsSqk7HEK4aeQiipbSYM2hocKW&#10;3ivKf7OzUWCGfvd9fXqtx2Iep8X25xh9pKlS08cxfQPhafR38b/7oMP8OIa/Z8IFcn0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Rzs4HEAAAA3AAAAA8AAAAAAAAAAAAAAAAA&#10;nwIAAGRycy9kb3ducmV2LnhtbFBLBQYAAAAABAAEAPcAAACQAwAAAAA=&#10;">
                    <v:imagedata r:id="rId23" o:title=""/>
                    <v:path arrowok="t"/>
                  </v:shape>
                </v:group>
                <v:shape id="Straight Arrow Connector 130" o:spid="_x0000_s1071" type="#_x0000_t32" style="position:absolute;left:2431;top:47607;width:4704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citMEAAADcAAAADwAAAGRycy9kb3ducmV2LnhtbERP24rCMBB9F/Yfwgj7pqmCIl2jiLCo&#10;oELb/YChmW3LNpOSxNr9eyMIvs3hXGe9HUwrenK+saxgNk1AEJdWN1wp+Cm+JysQPiBrbC2Tgn/y&#10;sN18jNaYanvnjPo8VCKGsE9RQR1Cl0rpy5oM+qntiCP3a53BEKGrpHZ4j+GmlfMkWUqDDceGGjva&#10;11T+5TejoDz7q7tcDqf9LJtnBy7y9tY3Sn2Oh90XiEBDeItf7qOO8xcLeD4TL5Cb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RyK0wQAAANwAAAAPAAAAAAAAAAAAAAAA&#10;AKECAABkcnMvZG93bnJldi54bWxQSwUGAAAAAAQABAD5AAAAjwMAAAAA&#10;" strokecolor="#4a7ebb">
                  <v:stroke endarrow="open"/>
                </v:shape>
                <v:shape id="Text Box 2" o:spid="_x0000_s1072" type="#_x0000_t202" style="position:absolute;left:21375;top:45011;width:11043;height:26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YNEsAA&#10;AADcAAAADwAAAGRycy9kb3ducmV2LnhtbERPS4vCMBC+C/6HMMLeNFFW0WoUUYQ9uawv8DY0Y1ts&#10;JqWJtvvvzcKCt/n4nrNYtbYUT6p94VjDcKBAEKfOFJxpOB13/SkIH5ANlo5Jwy95WC27nQUmxjX8&#10;Q89DyEQMYZ+ghjyEKpHSpzlZ9ANXEUfu5mqLIcI6k6bGJobbUo6UmkiLBceGHCva5JTeDw+r4by/&#10;XS+f6jvb2nHVuFZJtjOp9UevXc9BBGrDW/zv/jJx/ngCf8/EC+Ty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YNEsAAAADcAAAADwAAAAAAAAAAAAAAAACYAgAAZHJzL2Rvd25y&#10;ZXYueG1sUEsFBgAAAAAEAAQA9QAAAIUDAAAAAA==&#10;" filled="f" stroked="f">
                  <v:textbox>
                    <w:txbxContent>
                      <w:p w:rsidR="00FC23D8" w:rsidRPr="00F91CE1" w:rsidRDefault="00FC23D8" w:rsidP="00FC23D8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70CF5" w:rsidRDefault="0045776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FB4AC80" wp14:editId="114A81A5">
                <wp:simplePos x="0" y="0"/>
                <wp:positionH relativeFrom="column">
                  <wp:posOffset>-6471285</wp:posOffset>
                </wp:positionH>
                <wp:positionV relativeFrom="paragraph">
                  <wp:posOffset>217170</wp:posOffset>
                </wp:positionV>
                <wp:extent cx="370840" cy="353060"/>
                <wp:effectExtent l="0" t="0" r="1016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3530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  <a:alpha val="90000"/>
                          </a:schemeClr>
                        </a:solidFill>
                        <a:ln w="63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84" o:spid="_x0000_s1026" style="position:absolute;margin-left:-509.55pt;margin-top:17.1pt;width:29.2pt;height:27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" fillcolor="#f2f2f2 [3052]" strokecolor="#243f60 [1604]" strokeweight=".5pt">
                <v:fill opacity="59110f"/>
              </v:oval>
            </w:pict>
          </mc:Fallback>
        </mc:AlternateContent>
      </w:r>
    </w:p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414FF5" w:rsidRDefault="00414FF5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>
      <w:bookmarkStart w:id="0" w:name="_GoBack"/>
      <w:bookmarkEnd w:id="0"/>
    </w:p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sectPr w:rsidR="005061C6" w:rsidSect="00C92794">
      <w:headerReference w:type="default" r:id="rId24"/>
      <w:footerReference w:type="default" r:id="rId25"/>
      <w:pgSz w:w="11906" w:h="16838"/>
      <w:pgMar w:top="1191" w:right="567" w:bottom="1134" w:left="567" w:header="56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D1BED" w:rsidRDefault="00AD1BED" w:rsidP="007A71EB">
      <w:pPr>
        <w:spacing w:after="0" w:line="240" w:lineRule="auto"/>
      </w:pPr>
      <w:r>
        <w:separator/>
      </w:r>
    </w:p>
  </w:endnote>
  <w:endnote w:type="continuationSeparator" w:id="0">
    <w:p w:rsidR="00AD1BED" w:rsidRDefault="00AD1BED" w:rsidP="007A71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Default="00AD1BED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sdt>
      <w:sdtPr>
        <w:rPr>
          <w:rFonts w:asciiTheme="majorHAnsi" w:eastAsiaTheme="majorEastAsia" w:hAnsiTheme="majorHAnsi" w:cstheme="majorBidi"/>
          <w:sz w:val="24"/>
          <w:szCs w:val="24"/>
        </w:rPr>
        <w:alias w:val="Title"/>
        <w:id w:val="77761602"/>
        <w:placeholder>
          <w:docPart w:val="99D8C92C102C421E8AF15D4095FF4255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Installation</w:t>
        </w:r>
        <w:r w:rsidR="00C92794" w:rsidRPr="00C92794">
          <w:rPr>
            <w:rFonts w:asciiTheme="majorHAnsi" w:eastAsiaTheme="majorEastAsia" w:hAnsiTheme="majorHAnsi" w:cstheme="majorBidi"/>
            <w:sz w:val="24"/>
            <w:szCs w:val="24"/>
          </w:rPr>
          <w:t>s</w:t>
        </w:r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vorschrift</w:t>
        </w:r>
      </w:sdtContent>
    </w:sdt>
    <w:r w:rsidR="007A71EB">
      <w:rPr>
        <w:rFonts w:asciiTheme="majorHAnsi" w:eastAsiaTheme="majorEastAsia" w:hAnsiTheme="majorHAnsi" w:cstheme="majorBidi"/>
      </w:rPr>
      <w:ptab w:relativeTo="margin" w:alignment="right" w:leader="none"/>
    </w:r>
    <w:r w:rsidR="007A71EB">
      <w:rPr>
        <w:rFonts w:asciiTheme="majorHAnsi" w:eastAsiaTheme="majorEastAsia" w:hAnsiTheme="majorHAnsi" w:cstheme="majorBidi"/>
      </w:rPr>
      <w:t xml:space="preserve">Seite </w:t>
    </w:r>
    <w:r w:rsidR="007A71EB">
      <w:rPr>
        <w:rFonts w:eastAsiaTheme="minorEastAsia"/>
      </w:rPr>
      <w:fldChar w:fldCharType="begin"/>
    </w:r>
    <w:r w:rsidR="007A71EB">
      <w:instrText>PAGE   \* MERGEFORMAT</w:instrText>
    </w:r>
    <w:r w:rsidR="007A71EB">
      <w:rPr>
        <w:rFonts w:eastAsiaTheme="minorEastAsia"/>
      </w:rPr>
      <w:fldChar w:fldCharType="separate"/>
    </w:r>
    <w:r w:rsidR="00FC23D8" w:rsidRPr="00FC23D8">
      <w:rPr>
        <w:rFonts w:asciiTheme="majorHAnsi" w:eastAsiaTheme="majorEastAsia" w:hAnsiTheme="majorHAnsi" w:cstheme="majorBidi"/>
        <w:noProof/>
      </w:rPr>
      <w:t>1</w:t>
    </w:r>
    <w:r w:rsidR="007A71EB">
      <w:rPr>
        <w:rFonts w:asciiTheme="majorHAnsi" w:eastAsiaTheme="majorEastAsia" w:hAnsiTheme="majorHAnsi" w:cstheme="majorBidi"/>
      </w:rPr>
      <w:fldChar w:fldCharType="end"/>
    </w:r>
  </w:p>
  <w:p w:rsidR="007A71EB" w:rsidRDefault="007A71E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D1BED" w:rsidRDefault="00AD1BED" w:rsidP="007A71EB">
      <w:pPr>
        <w:spacing w:after="0" w:line="240" w:lineRule="auto"/>
      </w:pPr>
      <w:r>
        <w:separator/>
      </w:r>
    </w:p>
  </w:footnote>
  <w:footnote w:type="continuationSeparator" w:id="0">
    <w:p w:rsidR="00AD1BED" w:rsidRDefault="00AD1BED" w:rsidP="007A71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Pr="00C92794" w:rsidRDefault="00C92794">
    <w:pPr>
      <w:pStyle w:val="Header"/>
      <w:rPr>
        <w:rFonts w:asciiTheme="majorHAnsi" w:eastAsiaTheme="majorEastAsia" w:hAnsiTheme="majorHAnsi" w:cstheme="majorBidi"/>
        <w:u w:val="single"/>
      </w:rPr>
    </w:pP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t>XTL Schrank</w:t>
    </w: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ptab w:relativeTo="margin" w:alignment="center" w:leader="none"/>
    </w:r>
    <w:r w:rsidR="00FC23D8">
      <w:rPr>
        <w:rFonts w:asciiTheme="majorHAnsi" w:eastAsiaTheme="majorEastAsia" w:hAnsiTheme="majorHAnsi" w:cstheme="majorBidi"/>
        <w:sz w:val="32"/>
        <w:szCs w:val="32"/>
        <w:u w:val="single"/>
      </w:rPr>
      <w:t>XTL_L1.A2_R15</w:t>
    </w: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ptab w:relativeTo="margin" w:alignment="right" w:leader="none"/>
    </w:r>
    <w:r w:rsidR="00FC23D8">
      <w:rPr>
        <w:rFonts w:asciiTheme="majorHAnsi" w:eastAsiaTheme="majorEastAsia" w:hAnsiTheme="majorHAnsi" w:cstheme="majorBidi"/>
        <w:sz w:val="32"/>
        <w:szCs w:val="32"/>
        <w:u w:val="single"/>
      </w:rPr>
      <w:t>138,35</w:t>
    </w:r>
    <w:r>
      <w:rPr>
        <w:rFonts w:asciiTheme="majorHAnsi" w:eastAsiaTheme="majorEastAsia" w:hAnsiTheme="majorHAnsi" w:cstheme="majorBidi"/>
        <w:sz w:val="32"/>
        <w:szCs w:val="32"/>
        <w:u w:val="single"/>
      </w:rPr>
      <w:t xml:space="preserve"> 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E5937"/>
    <w:multiLevelType w:val="hybridMultilevel"/>
    <w:tmpl w:val="6B32C18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B80"/>
    <w:rsid w:val="000A6268"/>
    <w:rsid w:val="000B6679"/>
    <w:rsid w:val="00236655"/>
    <w:rsid w:val="00270CF5"/>
    <w:rsid w:val="00274F1E"/>
    <w:rsid w:val="002F4274"/>
    <w:rsid w:val="00332F32"/>
    <w:rsid w:val="003871ED"/>
    <w:rsid w:val="004033A3"/>
    <w:rsid w:val="00410244"/>
    <w:rsid w:val="00414FF5"/>
    <w:rsid w:val="004478BC"/>
    <w:rsid w:val="00457760"/>
    <w:rsid w:val="0049693E"/>
    <w:rsid w:val="004A6EC5"/>
    <w:rsid w:val="004B0B80"/>
    <w:rsid w:val="004E44A8"/>
    <w:rsid w:val="005061C6"/>
    <w:rsid w:val="005534B9"/>
    <w:rsid w:val="005631F4"/>
    <w:rsid w:val="006570BB"/>
    <w:rsid w:val="006F7594"/>
    <w:rsid w:val="007A71EB"/>
    <w:rsid w:val="007E0CC7"/>
    <w:rsid w:val="00843D07"/>
    <w:rsid w:val="00A1420C"/>
    <w:rsid w:val="00AD0BD8"/>
    <w:rsid w:val="00AD1BED"/>
    <w:rsid w:val="00AF6BD9"/>
    <w:rsid w:val="00B62810"/>
    <w:rsid w:val="00C92794"/>
    <w:rsid w:val="00CE1FB4"/>
    <w:rsid w:val="00E02800"/>
    <w:rsid w:val="00E034F3"/>
    <w:rsid w:val="00EB1400"/>
    <w:rsid w:val="00F91CE1"/>
    <w:rsid w:val="00FA6C62"/>
    <w:rsid w:val="00FC2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FC23D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FC23D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9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gif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image" Target="media/image14.png"/><Relationship Id="rId27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9D8C92C102C421E8AF15D4095FF42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8EA07F-DC59-4D66-8677-E898F66F2A2A}"/>
      </w:docPartPr>
      <w:docPartBody>
        <w:p w:rsidR="00581EDF" w:rsidRDefault="00C74AA7" w:rsidP="00C74AA7">
          <w:pPr>
            <w:pStyle w:val="99D8C92C102C421E8AF15D4095FF4255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4AA7"/>
    <w:rsid w:val="00331753"/>
    <w:rsid w:val="00581EDF"/>
    <w:rsid w:val="0065341C"/>
    <w:rsid w:val="00C74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D2714C-4FAA-484A-827A-DFAE5635B4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7915D895.dotm</Template>
  <TotalTime>0</TotalTime>
  <Pages>2</Pages>
  <Words>85</Words>
  <Characters>539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DESY</Company>
  <LinksUpToDate>false</LinksUpToDate>
  <CharactersWithSpaces>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Installationsvorschrift</dc:title>
  <dc:creator>Negodin, Evgueni</dc:creator>
  <cp:lastModifiedBy>Negodin, Evgueni</cp:lastModifiedBy>
  <cp:revision>3</cp:revision>
  <dcterms:created xsi:type="dcterms:W3CDTF">2014-10-17T11:20:00Z</dcterms:created>
  <dcterms:modified xsi:type="dcterms:W3CDTF">2014-10-17T11:27:00Z</dcterms:modified>
</cp:coreProperties>
</file>